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1D5EE" w14:textId="77777777" w:rsidR="00AF33EB" w:rsidRPr="00535E39" w:rsidRDefault="00000000">
      <w:pPr>
        <w:spacing w:line="285" w:lineRule="auto"/>
        <w:rPr>
          <w:rFonts w:ascii="宋体" w:hAnsi="宋体" w:hint="eastAsia"/>
        </w:rPr>
      </w:pPr>
      <w:r w:rsidRPr="00535E39">
        <w:rPr>
          <w:rFonts w:ascii="宋体" w:hAnsi="宋体"/>
        </w:rPr>
        <w:t>考生注意：</w:t>
      </w:r>
    </w:p>
    <w:p w14:paraId="41F3158B" w14:textId="77777777" w:rsidR="00AF33EB" w:rsidRPr="00535E39" w:rsidRDefault="00000000">
      <w:pPr>
        <w:spacing w:line="285" w:lineRule="auto"/>
        <w:rPr>
          <w:rFonts w:ascii="宋体" w:hAnsi="宋体" w:hint="eastAsia"/>
        </w:rPr>
      </w:pPr>
      <w:r w:rsidRPr="00535E39">
        <w:rPr>
          <w:rFonts w:ascii="宋体" w:hAnsi="宋体"/>
        </w:rPr>
        <w:t>1.试卷分为试题卷和答题卡两部分，试题卷和答题卡各1张。</w:t>
      </w:r>
    </w:p>
    <w:p w14:paraId="49ADAE78" w14:textId="77777777" w:rsidR="00AF33EB" w:rsidRPr="00535E39" w:rsidRDefault="00000000">
      <w:pPr>
        <w:spacing w:line="285" w:lineRule="auto"/>
        <w:rPr>
          <w:rFonts w:ascii="宋体" w:hAnsi="宋体" w:hint="eastAsia"/>
        </w:rPr>
      </w:pPr>
      <w:r w:rsidRPr="00535E39">
        <w:rPr>
          <w:rFonts w:ascii="宋体" w:hAnsi="宋体"/>
        </w:rPr>
        <w:t>2.试题卷共8页，答题卡共2面，满分150分，测试时间120分钟。</w:t>
      </w:r>
    </w:p>
    <w:p w14:paraId="6455CF3A" w14:textId="77777777" w:rsidR="00AF33EB" w:rsidRPr="00535E39" w:rsidRDefault="00000000">
      <w:pPr>
        <w:spacing w:line="285" w:lineRule="auto"/>
        <w:rPr>
          <w:rFonts w:ascii="宋体" w:hAnsi="宋体" w:hint="eastAsia"/>
        </w:rPr>
      </w:pPr>
      <w:r w:rsidRPr="00535E39">
        <w:rPr>
          <w:rFonts w:ascii="宋体" w:hAnsi="宋体"/>
        </w:rPr>
        <w:t>3.答题前，考生务必用直径0.5毫米黑色墨水签字笔将试题卷和答题卡内项目填写清楚。</w:t>
      </w:r>
    </w:p>
    <w:p w14:paraId="0F70EA58" w14:textId="77777777" w:rsidR="00AF33EB" w:rsidRPr="00535E39" w:rsidRDefault="00000000">
      <w:pPr>
        <w:spacing w:line="285" w:lineRule="auto"/>
        <w:rPr>
          <w:rFonts w:ascii="宋体" w:hAnsi="宋体" w:hint="eastAsia"/>
        </w:rPr>
      </w:pPr>
      <w:r w:rsidRPr="00535E39">
        <w:rPr>
          <w:rFonts w:ascii="宋体" w:hAnsi="宋体"/>
        </w:rPr>
        <w:t>4.考生作答时，请将答案答在答题卡上。选择题每小题选出答案后，用2B铅笔把答题卡上对应题目的答案标号涂黑；非选择题请用直径0.5毫米黑色墨水签字笔在答题卡上各题的答题区域内作答，超出答题区域书写的答案无效，在试题卷、草稿纸上作答无效。</w:t>
      </w:r>
    </w:p>
    <w:p w14:paraId="4C39D225" w14:textId="77777777" w:rsidR="00AF33EB" w:rsidRPr="00535E39" w:rsidRDefault="00000000">
      <w:pPr>
        <w:spacing w:line="285" w:lineRule="auto"/>
        <w:rPr>
          <w:rFonts w:ascii="宋体" w:hAnsi="宋体" w:hint="eastAsia"/>
        </w:rPr>
      </w:pPr>
      <w:r w:rsidRPr="00535E39">
        <w:rPr>
          <w:rFonts w:ascii="宋体" w:hAnsi="宋体"/>
        </w:rPr>
        <w:t>5.考试结束后，请将试题卷、答题卡和草稿纸一并交回。</w:t>
      </w:r>
    </w:p>
    <w:p w14:paraId="5200A1EB" w14:textId="77777777" w:rsidR="00AF33EB" w:rsidRPr="00535E39" w:rsidRDefault="00000000">
      <w:pPr>
        <w:spacing w:line="285" w:lineRule="auto"/>
        <w:jc w:val="center"/>
        <w:rPr>
          <w:rFonts w:ascii="宋体" w:hAnsi="宋体" w:hint="eastAsia"/>
        </w:rPr>
      </w:pPr>
      <w:r w:rsidRPr="00535E39">
        <w:rPr>
          <w:rFonts w:ascii="宋体" w:hAnsi="宋体" w:cs="MS Gothic" w:hint="eastAsia"/>
        </w:rPr>
        <w:t>◈</w:t>
      </w:r>
      <w:r w:rsidRPr="00535E39">
        <w:rPr>
          <w:rFonts w:ascii="宋体" w:hAnsi="宋体"/>
        </w:rPr>
        <w:t>预祝你们考试成功</w:t>
      </w:r>
      <w:r w:rsidRPr="00535E39">
        <w:rPr>
          <w:rFonts w:ascii="宋体" w:hAnsi="宋体" w:cs="MS Gothic" w:hint="eastAsia"/>
        </w:rPr>
        <w:t>◈</w:t>
      </w:r>
    </w:p>
    <w:p w14:paraId="1755F14E" w14:textId="77777777" w:rsidR="00AF33EB" w:rsidRPr="00535E39" w:rsidRDefault="00000000">
      <w:pPr>
        <w:spacing w:line="285" w:lineRule="auto"/>
        <w:rPr>
          <w:rFonts w:ascii="宋体" w:hAnsi="宋体" w:hint="eastAsia"/>
        </w:rPr>
      </w:pPr>
      <w:r w:rsidRPr="00535E39">
        <w:rPr>
          <w:rFonts w:ascii="宋体" w:hAnsi="宋体"/>
        </w:rPr>
        <w:t>郑重提醒</w:t>
      </w:r>
    </w:p>
    <w:p w14:paraId="25083D74" w14:textId="77777777" w:rsidR="00AF33EB" w:rsidRPr="00535E39" w:rsidRDefault="00000000">
      <w:pPr>
        <w:spacing w:line="285" w:lineRule="auto"/>
        <w:rPr>
          <w:rFonts w:ascii="宋体" w:hAnsi="宋体" w:hint="eastAsia"/>
        </w:rPr>
      </w:pPr>
      <w:r w:rsidRPr="00535E39">
        <w:rPr>
          <w:rFonts w:ascii="宋体" w:hAnsi="宋体"/>
        </w:rPr>
        <w:t>考生须在考试开始前检查试题卷和答题卡，若存在缺页、漏印、字迹模糊等情况，应于开考前向监考员报告；开考后报告的，延误的考试时间不予补足。对试题内容有疑问，不得向监考员询问。</w:t>
      </w:r>
    </w:p>
    <w:p w14:paraId="75DC1484" w14:textId="77777777" w:rsidR="00AF33EB" w:rsidRPr="00535E39" w:rsidRDefault="00000000">
      <w:pPr>
        <w:spacing w:line="285" w:lineRule="auto"/>
        <w:rPr>
          <w:rFonts w:ascii="宋体" w:hAnsi="宋体" w:hint="eastAsia"/>
        </w:rPr>
      </w:pPr>
      <w:r w:rsidRPr="00535E39">
        <w:rPr>
          <w:rFonts w:ascii="宋体" w:hAnsi="宋体"/>
        </w:rPr>
        <w:t>考试结束前，严禁拍照、传播、上传试题卷及答题卡至任何网络平台，违者依规严肃处理。</w:t>
      </w:r>
    </w:p>
    <w:p w14:paraId="3A72A769" w14:textId="77777777" w:rsidR="00AF33EB" w:rsidRPr="00535E39" w:rsidRDefault="00000000">
      <w:pPr>
        <w:spacing w:line="285" w:lineRule="auto"/>
        <w:rPr>
          <w:rFonts w:ascii="宋体" w:hAnsi="宋体" w:hint="eastAsia"/>
        </w:rPr>
      </w:pPr>
      <w:r w:rsidRPr="00535E39">
        <w:rPr>
          <w:rFonts w:ascii="宋体" w:hAnsi="宋体"/>
        </w:rPr>
        <w:t>请严格遵守考试纪律，违纪舞弊行为将按相关规定严肃处理。</w:t>
      </w:r>
    </w:p>
    <w:p w14:paraId="21330A86" w14:textId="77777777" w:rsidR="00AF33EB" w:rsidRPr="00535E39" w:rsidRDefault="00AF33EB">
      <w:pPr>
        <w:spacing w:line="285" w:lineRule="auto"/>
        <w:rPr>
          <w:rFonts w:ascii="宋体" w:hAnsi="宋体" w:hint="eastAsia"/>
        </w:rPr>
      </w:pPr>
    </w:p>
    <w:p w14:paraId="065FA4B3" w14:textId="77777777" w:rsidR="00AF33EB" w:rsidRPr="00535E39" w:rsidRDefault="00000000">
      <w:pPr>
        <w:spacing w:line="285" w:lineRule="auto"/>
        <w:rPr>
          <w:rFonts w:ascii="宋体" w:hAnsi="宋体" w:hint="eastAsia"/>
        </w:rPr>
      </w:pPr>
      <w:r w:rsidRPr="00535E39">
        <w:rPr>
          <w:rFonts w:ascii="宋体" w:hAnsi="宋体"/>
        </w:rPr>
        <w:t>第一部分听力（共两节，满分30分）</w:t>
      </w:r>
    </w:p>
    <w:p w14:paraId="42E1D049" w14:textId="77777777" w:rsidR="00AF33EB" w:rsidRPr="00535E39" w:rsidRDefault="00000000">
      <w:pPr>
        <w:spacing w:line="285" w:lineRule="auto"/>
        <w:rPr>
          <w:rFonts w:ascii="宋体" w:hAnsi="宋体" w:hint="eastAsia"/>
        </w:rPr>
      </w:pPr>
      <w:r w:rsidRPr="00535E39">
        <w:rPr>
          <w:rFonts w:ascii="宋体" w:hAnsi="宋体"/>
        </w:rPr>
        <w:t>做题时，先将答案标在试卷上。录音内容结束后，你将有两分钟的时间将试卷上的答案涂到答题卡上。</w:t>
      </w:r>
    </w:p>
    <w:p w14:paraId="03AC210F" w14:textId="77777777" w:rsidR="00AF33EB" w:rsidRPr="00535E39" w:rsidRDefault="00000000">
      <w:pPr>
        <w:spacing w:line="285" w:lineRule="auto"/>
        <w:rPr>
          <w:rFonts w:ascii="宋体" w:hAnsi="宋体" w:hint="eastAsia"/>
        </w:rPr>
      </w:pPr>
      <w:r w:rsidRPr="00535E39">
        <w:rPr>
          <w:rFonts w:ascii="宋体" w:hAnsi="宋体"/>
        </w:rPr>
        <w:t>第一节（共5小题；每小题1.5分，满分7.5分）</w:t>
      </w:r>
    </w:p>
    <w:p w14:paraId="346ABC1D" w14:textId="77777777" w:rsidR="00AF33EB" w:rsidRPr="00535E39" w:rsidRDefault="00000000">
      <w:pPr>
        <w:spacing w:line="285" w:lineRule="auto"/>
        <w:rPr>
          <w:rFonts w:ascii="宋体" w:hAnsi="宋体" w:hint="eastAsia"/>
        </w:rPr>
      </w:pPr>
      <w:r w:rsidRPr="00535E39">
        <w:rPr>
          <w:rFonts w:ascii="宋体" w:hAnsi="宋体"/>
        </w:rPr>
        <w:t>听下面5段录音，每段录音后有1个小题，从A、B、C三个选项中选出最佳选项。每段录音后，都有10秒钟的时间回答该小题和阅读下一小题。每段录音播放两遍。</w:t>
      </w:r>
    </w:p>
    <w:p w14:paraId="07DF0143"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1. </w:t>
      </w:r>
      <w:r w:rsidRPr="00535E39">
        <w:rPr>
          <w:rFonts w:ascii="宋体" w:hAnsi="宋体" w:cs="MS Mincho"/>
        </w:rPr>
        <w:t>一番人気があった科目はどれか。</w:t>
      </w:r>
      <w:r w:rsidRPr="00535E39">
        <w:rPr>
          <w:rFonts w:ascii="宋体" w:hAnsi="宋体"/>
        </w:rPr>
        <w:t>【此处可播放相关音频，请去附件查看】</w:t>
      </w:r>
    </w:p>
    <w:p w14:paraId="0E866FE2" w14:textId="77777777" w:rsidR="00AF33EB" w:rsidRPr="00535E39" w:rsidRDefault="00AF33EB">
      <w:pPr>
        <w:spacing w:line="360" w:lineRule="auto"/>
        <w:rPr>
          <w:rFonts w:ascii="宋体" w:hAnsi="宋体" w:hint="eastAsia"/>
        </w:rPr>
      </w:pPr>
    </w:p>
    <w:p w14:paraId="112A075D"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歴史</w:t>
      </w:r>
      <w:r w:rsidRPr="00535E39">
        <w:rPr>
          <w:rFonts w:ascii="宋体" w:hAnsi="宋体"/>
        </w:rPr>
        <w:tab/>
        <w:t xml:space="preserve">B. </w:t>
      </w:r>
      <w:r w:rsidRPr="00535E39">
        <w:rPr>
          <w:rFonts w:ascii="宋体" w:hAnsi="宋体" w:cs="MS Mincho"/>
        </w:rPr>
        <w:t>国語</w:t>
      </w:r>
      <w:r w:rsidRPr="00535E39">
        <w:rPr>
          <w:rFonts w:ascii="宋体" w:hAnsi="宋体"/>
        </w:rPr>
        <w:tab/>
        <w:t xml:space="preserve">C. </w:t>
      </w:r>
      <w:r w:rsidRPr="00535E39">
        <w:rPr>
          <w:rFonts w:ascii="宋体" w:hAnsi="宋体" w:cs="MS Mincho"/>
        </w:rPr>
        <w:t>数学</w:t>
      </w:r>
    </w:p>
    <w:p w14:paraId="35814034" w14:textId="77777777" w:rsidR="00AF33EB" w:rsidRPr="00535E39" w:rsidRDefault="00000000">
      <w:pPr>
        <w:spacing w:line="360" w:lineRule="auto"/>
        <w:textAlignment w:val="center"/>
        <w:rPr>
          <w:rFonts w:ascii="宋体" w:hAnsi="宋体" w:hint="eastAsia"/>
        </w:rPr>
      </w:pPr>
      <w:r w:rsidRPr="00535E39">
        <w:rPr>
          <w:rFonts w:ascii="宋体" w:hAnsi="宋体"/>
        </w:rPr>
        <w:t>【答案】C</w:t>
      </w:r>
    </w:p>
    <w:p w14:paraId="2D004444" w14:textId="77777777" w:rsidR="00AF33EB" w:rsidRPr="00535E39" w:rsidRDefault="00000000">
      <w:pPr>
        <w:spacing w:line="360" w:lineRule="auto"/>
        <w:textAlignment w:val="center"/>
        <w:rPr>
          <w:rFonts w:ascii="宋体" w:hAnsi="宋体" w:hint="eastAsia"/>
        </w:rPr>
      </w:pPr>
      <w:r w:rsidRPr="00535E39">
        <w:rPr>
          <w:rFonts w:ascii="宋体" w:hAnsi="宋体"/>
        </w:rPr>
        <w:t>【解析】</w:t>
      </w:r>
    </w:p>
    <w:p w14:paraId="31E5E025"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女：昨日、一番好きな科目についてアンケート調査を行いました。結果を当ててみてください。</w:t>
      </w:r>
    </w:p>
    <w:p w14:paraId="22F16688"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男：たぶん歴史が一番人気があるんじゃないかな。</w:t>
      </w:r>
    </w:p>
    <w:p w14:paraId="75DDC73D"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女：実は、歴史よりも数学のほうが人気がありましたよ。</w:t>
      </w:r>
    </w:p>
    <w:p w14:paraId="40BA213D"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男：意外だね。じゃあ、国語はどうだった？</w:t>
      </w:r>
    </w:p>
    <w:p w14:paraId="51AC7C63"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女：国語は歴史よりも少なかったです。</w:t>
      </w:r>
    </w:p>
    <w:p w14:paraId="46A08F3A"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2. </w:t>
      </w:r>
      <w:r w:rsidRPr="00535E39">
        <w:rPr>
          <w:rFonts w:ascii="宋体" w:hAnsi="宋体" w:cs="MS Mincho"/>
        </w:rPr>
        <w:t>写真の右側にいる人は誰か。</w:t>
      </w:r>
      <w:r w:rsidRPr="00535E39">
        <w:rPr>
          <w:rFonts w:ascii="宋体" w:hAnsi="宋体"/>
        </w:rPr>
        <w:t>【此处可播放相关音频，请去附件查看】</w:t>
      </w:r>
    </w:p>
    <w:p w14:paraId="27606AEF" w14:textId="77777777" w:rsidR="00AF33EB" w:rsidRPr="00535E39" w:rsidRDefault="00AF33EB">
      <w:pPr>
        <w:spacing w:line="360" w:lineRule="auto"/>
        <w:textAlignment w:val="center"/>
        <w:rPr>
          <w:rFonts w:ascii="宋体" w:hAnsi="宋体" w:hint="eastAsia"/>
        </w:rPr>
      </w:pPr>
    </w:p>
    <w:p w14:paraId="04F0A782"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お父さん</w:t>
      </w:r>
      <w:r w:rsidRPr="00535E39">
        <w:rPr>
          <w:rFonts w:ascii="宋体" w:hAnsi="宋体"/>
        </w:rPr>
        <w:tab/>
        <w:t xml:space="preserve">B. </w:t>
      </w:r>
      <w:r w:rsidRPr="00535E39">
        <w:rPr>
          <w:rFonts w:ascii="宋体" w:hAnsi="宋体" w:cs="MS Mincho"/>
        </w:rPr>
        <w:t>おじいさん</w:t>
      </w:r>
      <w:r w:rsidRPr="00535E39">
        <w:rPr>
          <w:rFonts w:ascii="宋体" w:hAnsi="宋体"/>
        </w:rPr>
        <w:tab/>
        <w:t xml:space="preserve">C. </w:t>
      </w:r>
      <w:r w:rsidRPr="00535E39">
        <w:rPr>
          <w:rFonts w:ascii="宋体" w:hAnsi="宋体" w:cs="MS Mincho"/>
        </w:rPr>
        <w:t>おじさん</w:t>
      </w:r>
    </w:p>
    <w:p w14:paraId="68E60BFC" w14:textId="77777777" w:rsidR="00AF33EB" w:rsidRPr="00535E39" w:rsidRDefault="00000000">
      <w:pPr>
        <w:spacing w:line="360" w:lineRule="auto"/>
        <w:textAlignment w:val="center"/>
        <w:rPr>
          <w:rFonts w:ascii="宋体" w:hAnsi="宋体" w:hint="eastAsia"/>
        </w:rPr>
      </w:pPr>
      <w:r w:rsidRPr="00535E39">
        <w:rPr>
          <w:rFonts w:ascii="宋体" w:hAnsi="宋体"/>
        </w:rPr>
        <w:t>【答案】B</w:t>
      </w:r>
    </w:p>
    <w:p w14:paraId="0122AF04" w14:textId="77777777" w:rsidR="00AF33EB" w:rsidRPr="00535E39" w:rsidRDefault="00000000">
      <w:pPr>
        <w:spacing w:line="360" w:lineRule="auto"/>
        <w:textAlignment w:val="center"/>
        <w:rPr>
          <w:rFonts w:ascii="宋体" w:hAnsi="宋体" w:hint="eastAsia"/>
        </w:rPr>
      </w:pPr>
      <w:r w:rsidRPr="00535E39">
        <w:rPr>
          <w:rFonts w:ascii="宋体" w:hAnsi="宋体"/>
        </w:rPr>
        <w:lastRenderedPageBreak/>
        <w:t>【解析】</w:t>
      </w:r>
    </w:p>
    <w:p w14:paraId="78031551"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男：あれ、この写真、ずいぶん古いね。お母さん、この子、もしかして、お父さん？</w:t>
      </w:r>
    </w:p>
    <w:p w14:paraId="38152803"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女：ああ、その写真か。そうよ、左の子がお父さん。幼いごろの写真。背も低いし、メガネもかけている。</w:t>
      </w:r>
    </w:p>
    <w:p w14:paraId="49872345"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男：そうだね。隣の人はおじさんでしょう？</w:t>
      </w:r>
    </w:p>
    <w:p w14:paraId="5F550627"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女：うん。そして、右の人はおじいちゃんよ。背が高くて、白いワイシャツを着ている人。</w:t>
      </w:r>
    </w:p>
    <w:p w14:paraId="2CBDFECA"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男：へえ、若いごろのおじいちゃん、初めて見た。かっこいい。</w:t>
      </w:r>
    </w:p>
    <w:p w14:paraId="5CCF7671"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3. </w:t>
      </w:r>
      <w:r w:rsidRPr="00535E39">
        <w:rPr>
          <w:rFonts w:ascii="宋体" w:hAnsi="宋体" w:cs="MS Mincho"/>
        </w:rPr>
        <w:t>最後に教室を出る人は、どんなことを確認するか。</w:t>
      </w:r>
      <w:r w:rsidRPr="00535E39">
        <w:rPr>
          <w:rFonts w:ascii="宋体" w:hAnsi="宋体"/>
        </w:rPr>
        <w:t>【此处可播放相关音频，请去附件查看】</w:t>
      </w:r>
    </w:p>
    <w:p w14:paraId="6001DEB7" w14:textId="77777777" w:rsidR="00AF33EB" w:rsidRPr="00535E39" w:rsidRDefault="00AF33EB">
      <w:pPr>
        <w:spacing w:line="360" w:lineRule="auto"/>
        <w:textAlignment w:val="center"/>
        <w:rPr>
          <w:rFonts w:ascii="宋体" w:hAnsi="宋体" w:hint="eastAsia"/>
        </w:rPr>
      </w:pPr>
    </w:p>
    <w:p w14:paraId="77323FE3"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ごみを持って帰ること。</w:t>
      </w:r>
      <w:r w:rsidRPr="00535E39">
        <w:rPr>
          <w:rFonts w:ascii="宋体" w:hAnsi="宋体"/>
        </w:rPr>
        <w:tab/>
        <w:t xml:space="preserve">B. </w:t>
      </w:r>
      <w:r w:rsidRPr="00535E39">
        <w:rPr>
          <w:rFonts w:ascii="宋体" w:hAnsi="宋体" w:cs="MS Mincho"/>
        </w:rPr>
        <w:t>窓を閉めること。</w:t>
      </w:r>
      <w:r w:rsidRPr="00535E39">
        <w:rPr>
          <w:rFonts w:ascii="宋体" w:hAnsi="宋体"/>
        </w:rPr>
        <w:tab/>
        <w:t xml:space="preserve">C. </w:t>
      </w:r>
      <w:r w:rsidRPr="00535E39">
        <w:rPr>
          <w:rFonts w:ascii="宋体" w:hAnsi="宋体" w:cs="MS Mincho"/>
        </w:rPr>
        <w:t>電気を消すこと。</w:t>
      </w:r>
    </w:p>
    <w:p w14:paraId="10AE8157" w14:textId="77777777" w:rsidR="00AF33EB" w:rsidRPr="00535E39" w:rsidRDefault="00000000">
      <w:pPr>
        <w:spacing w:line="360" w:lineRule="auto"/>
        <w:textAlignment w:val="center"/>
        <w:rPr>
          <w:rFonts w:ascii="宋体" w:hAnsi="宋体" w:hint="eastAsia"/>
        </w:rPr>
      </w:pPr>
      <w:r w:rsidRPr="00535E39">
        <w:rPr>
          <w:rFonts w:ascii="宋体" w:hAnsi="宋体"/>
        </w:rPr>
        <w:t>【答案】C</w:t>
      </w:r>
    </w:p>
    <w:p w14:paraId="615B43F0" w14:textId="77777777" w:rsidR="00AF33EB" w:rsidRPr="00535E39" w:rsidRDefault="00000000">
      <w:pPr>
        <w:spacing w:line="360" w:lineRule="auto"/>
        <w:textAlignment w:val="center"/>
        <w:rPr>
          <w:rFonts w:ascii="宋体" w:hAnsi="宋体" w:hint="eastAsia"/>
        </w:rPr>
      </w:pPr>
      <w:r w:rsidRPr="00535E39">
        <w:rPr>
          <w:rFonts w:ascii="宋体" w:hAnsi="宋体"/>
        </w:rPr>
        <w:t>【解析】</w:t>
      </w:r>
    </w:p>
    <w:p w14:paraId="634E485E"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今日の授業はこれで終わります。皆さん、教室を出る前に、自分の机をちゃんと片づけ、ゴミを持ち帰ってください。窓際の席に座っている人は、窓をしっかり閉めてくださいね。最後に教室を出る人は、電気が消えているかどうかを確認してください。以上です。お疲れ様でした。</w:t>
      </w:r>
    </w:p>
    <w:p w14:paraId="5B0FD8C0"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4. </w:t>
      </w:r>
      <w:r w:rsidRPr="00535E39">
        <w:rPr>
          <w:rFonts w:ascii="宋体" w:hAnsi="宋体" w:cs="MS Mincho"/>
        </w:rPr>
        <w:t>携帯はどこで見つかったか。</w:t>
      </w:r>
      <w:r w:rsidRPr="00535E39">
        <w:rPr>
          <w:rFonts w:ascii="宋体" w:hAnsi="宋体"/>
        </w:rPr>
        <w:t>【此处可播放相关音频，请去附件查看】</w:t>
      </w:r>
    </w:p>
    <w:p w14:paraId="40EEC12F" w14:textId="77777777" w:rsidR="00AF33EB" w:rsidRPr="00535E39" w:rsidRDefault="00AF33EB">
      <w:pPr>
        <w:spacing w:line="360" w:lineRule="auto"/>
        <w:textAlignment w:val="center"/>
        <w:rPr>
          <w:rFonts w:ascii="宋体" w:hAnsi="宋体" w:hint="eastAsia"/>
        </w:rPr>
      </w:pPr>
    </w:p>
    <w:p w14:paraId="4437615A"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机の中</w:t>
      </w:r>
      <w:r w:rsidRPr="00535E39">
        <w:rPr>
          <w:rFonts w:ascii="宋体" w:hAnsi="宋体"/>
        </w:rPr>
        <w:tab/>
        <w:t xml:space="preserve">B. </w:t>
      </w:r>
      <w:r w:rsidRPr="00535E39">
        <w:rPr>
          <w:rFonts w:ascii="宋体" w:hAnsi="宋体" w:cs="MS Mincho"/>
        </w:rPr>
        <w:t>図書館</w:t>
      </w:r>
      <w:r w:rsidRPr="00535E39">
        <w:rPr>
          <w:rFonts w:ascii="宋体" w:hAnsi="宋体"/>
        </w:rPr>
        <w:tab/>
        <w:t xml:space="preserve">C. </w:t>
      </w:r>
      <w:r w:rsidRPr="00535E39">
        <w:rPr>
          <w:rFonts w:ascii="宋体" w:hAnsi="宋体" w:cs="MS Mincho"/>
        </w:rPr>
        <w:t>クラスメートの椅子の下</w:t>
      </w:r>
    </w:p>
    <w:p w14:paraId="21E07E24" w14:textId="77777777" w:rsidR="00AF33EB" w:rsidRPr="00535E39" w:rsidRDefault="00000000">
      <w:pPr>
        <w:spacing w:line="360" w:lineRule="auto"/>
        <w:textAlignment w:val="center"/>
        <w:rPr>
          <w:rFonts w:ascii="宋体" w:hAnsi="宋体" w:hint="eastAsia"/>
        </w:rPr>
      </w:pPr>
      <w:r w:rsidRPr="00535E39">
        <w:rPr>
          <w:rFonts w:ascii="宋体" w:hAnsi="宋体"/>
        </w:rPr>
        <w:t>【答案】C</w:t>
      </w:r>
    </w:p>
    <w:p w14:paraId="1357FD37" w14:textId="77777777" w:rsidR="00AF33EB" w:rsidRPr="00535E39" w:rsidRDefault="00000000">
      <w:pPr>
        <w:spacing w:line="360" w:lineRule="auto"/>
        <w:textAlignment w:val="center"/>
        <w:rPr>
          <w:rFonts w:ascii="宋体" w:hAnsi="宋体" w:hint="eastAsia"/>
        </w:rPr>
      </w:pPr>
      <w:r w:rsidRPr="00535E39">
        <w:rPr>
          <w:rFonts w:ascii="宋体" w:hAnsi="宋体"/>
        </w:rPr>
        <w:t>【解析】</w:t>
      </w:r>
    </w:p>
    <w:p w14:paraId="6598B8B4"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女：昨日、携帯を落として、大変だったよ。</w:t>
      </w:r>
    </w:p>
    <w:p w14:paraId="1BE85505"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男：そう？昨日は一日中授業だったよね。机の中とか探したの？</w:t>
      </w:r>
    </w:p>
    <w:p w14:paraId="10AD95DA"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女：うん、でもなかったよ。図書館や寮にも探しに行ったけど、なかったんだ。</w:t>
      </w:r>
    </w:p>
    <w:p w14:paraId="2854BC5B"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男：それで？</w:t>
      </w:r>
    </w:p>
    <w:p w14:paraId="735560E9"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女：落ち込んでいるとき、クラスメートのルナちゃんが携帯を渡してくれたの。彼女の椅子の下に落ちていたって。</w:t>
      </w:r>
    </w:p>
    <w:p w14:paraId="1ED671BE"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男：見つかってよかったね。</w:t>
      </w:r>
    </w:p>
    <w:p w14:paraId="1420C17A"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5. </w:t>
      </w:r>
      <w:r w:rsidRPr="00535E39">
        <w:rPr>
          <w:rFonts w:ascii="宋体" w:hAnsi="宋体" w:cs="MS Mincho"/>
        </w:rPr>
        <w:t>男の人の妹の誕生日はいつか。</w:t>
      </w:r>
      <w:r w:rsidRPr="00535E39">
        <w:rPr>
          <w:rFonts w:ascii="宋体" w:hAnsi="宋体"/>
        </w:rPr>
        <w:t>【此处可播放相关音频，请去附件查看】</w:t>
      </w:r>
    </w:p>
    <w:p w14:paraId="38B0A0E4" w14:textId="77777777" w:rsidR="00AF33EB" w:rsidRPr="00535E39" w:rsidRDefault="00AF33EB">
      <w:pPr>
        <w:spacing w:line="360" w:lineRule="auto"/>
        <w:textAlignment w:val="center"/>
        <w:rPr>
          <w:rFonts w:ascii="宋体" w:hAnsi="宋体" w:hint="eastAsia"/>
        </w:rPr>
      </w:pPr>
    </w:p>
    <w:p w14:paraId="4718A34F"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12月20日</w:t>
      </w:r>
      <w:r w:rsidRPr="00535E39">
        <w:rPr>
          <w:rFonts w:ascii="宋体" w:hAnsi="宋体"/>
        </w:rPr>
        <w:tab/>
        <w:t xml:space="preserve">B. </w:t>
      </w:r>
      <w:r w:rsidRPr="00535E39">
        <w:rPr>
          <w:rFonts w:ascii="宋体" w:hAnsi="宋体" w:cs="MS Mincho"/>
        </w:rPr>
        <w:t xml:space="preserve"> 12月25日</w:t>
      </w:r>
      <w:r w:rsidRPr="00535E39">
        <w:rPr>
          <w:rFonts w:ascii="宋体" w:hAnsi="宋体"/>
        </w:rPr>
        <w:tab/>
        <w:t xml:space="preserve">C. </w:t>
      </w:r>
      <w:r w:rsidRPr="00535E39">
        <w:rPr>
          <w:rFonts w:ascii="宋体" w:hAnsi="宋体" w:cs="MS Mincho"/>
        </w:rPr>
        <w:t>12月30日</w:t>
      </w:r>
    </w:p>
    <w:p w14:paraId="7C65DDFB" w14:textId="77777777" w:rsidR="00AF33EB" w:rsidRPr="00535E39" w:rsidRDefault="00000000">
      <w:pPr>
        <w:spacing w:line="360" w:lineRule="auto"/>
        <w:textAlignment w:val="center"/>
        <w:rPr>
          <w:rFonts w:ascii="宋体" w:hAnsi="宋体" w:hint="eastAsia"/>
        </w:rPr>
      </w:pPr>
      <w:r w:rsidRPr="00535E39">
        <w:rPr>
          <w:rFonts w:ascii="宋体" w:hAnsi="宋体"/>
        </w:rPr>
        <w:lastRenderedPageBreak/>
        <w:t>【答案】B</w:t>
      </w:r>
    </w:p>
    <w:p w14:paraId="421376B1" w14:textId="77777777" w:rsidR="00AF33EB" w:rsidRPr="00535E39" w:rsidRDefault="00000000">
      <w:pPr>
        <w:spacing w:line="360" w:lineRule="auto"/>
        <w:textAlignment w:val="center"/>
        <w:rPr>
          <w:rFonts w:ascii="宋体" w:hAnsi="宋体" w:hint="eastAsia"/>
        </w:rPr>
      </w:pPr>
      <w:r w:rsidRPr="00535E39">
        <w:rPr>
          <w:rFonts w:ascii="宋体" w:hAnsi="宋体"/>
        </w:rPr>
        <w:t>【解析】</w:t>
      </w:r>
    </w:p>
    <w:p w14:paraId="148CCA18"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女：明日、誕生日なの。</w:t>
      </w:r>
    </w:p>
    <w:p w14:paraId="1B2E98F5"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男：お誕生日おめでとう。</w:t>
      </w:r>
    </w:p>
    <w:p w14:paraId="7A476DD7"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女：ありがとう。</w:t>
      </w:r>
    </w:p>
    <w:p w14:paraId="7667CE93"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男：あっ、そうだ。うちの妹も誕生日がすぐなんだ。二人分のプレゼントを買わなきゃ。</w:t>
      </w:r>
    </w:p>
    <w:p w14:paraId="02016DE3"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女：妹さんの誕生日はいつ？</w:t>
      </w:r>
    </w:p>
    <w:p w14:paraId="28E65BCF"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男：今日は12月20日だから、五日後の12月25日、クリスマスと同じ日だよ。</w:t>
      </w:r>
    </w:p>
    <w:p w14:paraId="5098F9DE" w14:textId="77777777" w:rsidR="00AF33EB" w:rsidRPr="00535E39" w:rsidRDefault="00AF33EB">
      <w:pPr>
        <w:spacing w:line="285" w:lineRule="auto"/>
        <w:textAlignment w:val="center"/>
        <w:rPr>
          <w:rFonts w:ascii="宋体" w:hAnsi="宋体" w:hint="eastAsia"/>
        </w:rPr>
      </w:pPr>
    </w:p>
    <w:p w14:paraId="0FB91C11" w14:textId="77777777" w:rsidR="00AF33EB" w:rsidRPr="00535E39" w:rsidRDefault="00000000">
      <w:pPr>
        <w:spacing w:line="285" w:lineRule="auto"/>
        <w:textAlignment w:val="center"/>
        <w:rPr>
          <w:rFonts w:ascii="宋体" w:hAnsi="宋体" w:hint="eastAsia"/>
        </w:rPr>
      </w:pPr>
      <w:r w:rsidRPr="00535E39">
        <w:rPr>
          <w:rFonts w:ascii="宋体" w:hAnsi="宋体"/>
        </w:rPr>
        <w:t>第二节（共15小题；每小题1.5分，满分22.5分）</w:t>
      </w:r>
    </w:p>
    <w:p w14:paraId="52FBC893" w14:textId="77777777" w:rsidR="00AF33EB" w:rsidRPr="00535E39" w:rsidRDefault="00000000">
      <w:pPr>
        <w:spacing w:line="285" w:lineRule="auto"/>
        <w:textAlignment w:val="center"/>
        <w:rPr>
          <w:rFonts w:ascii="宋体" w:hAnsi="宋体" w:hint="eastAsia"/>
        </w:rPr>
      </w:pPr>
      <w:r w:rsidRPr="00535E39">
        <w:rPr>
          <w:rFonts w:ascii="宋体" w:hAnsi="宋体"/>
        </w:rPr>
        <w:t>听下面5段录音，每段录音后有3个小题，从A、B、C三个选项中选出最佳选项。听每段录音前，你将有时间阅读各个小题，每小题5秒钟；听完后，每小题给出5秒钟的作答时间。每段录音播放两遍。</w:t>
      </w:r>
    </w:p>
    <w:p w14:paraId="6489F04A" w14:textId="77777777" w:rsidR="00AF33EB" w:rsidRPr="00535E39" w:rsidRDefault="00000000">
      <w:pPr>
        <w:spacing w:line="285" w:lineRule="auto"/>
        <w:textAlignment w:val="center"/>
        <w:rPr>
          <w:rFonts w:ascii="宋体" w:hAnsi="宋体" w:hint="eastAsia"/>
        </w:rPr>
      </w:pPr>
      <w:r w:rsidRPr="00535E39">
        <w:rPr>
          <w:rFonts w:ascii="宋体" w:hAnsi="宋体"/>
        </w:rPr>
        <w:t>听下面的录音，回答第6至8题。</w:t>
      </w:r>
    </w:p>
    <w:p w14:paraId="2A33186A" w14:textId="77777777" w:rsidR="00AF33EB" w:rsidRPr="00535E39" w:rsidRDefault="00000000">
      <w:pPr>
        <w:spacing w:line="360" w:lineRule="auto"/>
        <w:textAlignment w:val="center"/>
        <w:rPr>
          <w:rFonts w:ascii="宋体" w:hAnsi="宋体" w:hint="eastAsia"/>
        </w:rPr>
      </w:pPr>
      <w:r w:rsidRPr="00535E39">
        <w:rPr>
          <w:rFonts w:ascii="宋体" w:hAnsi="宋体"/>
        </w:rPr>
        <w:t>【此处可播放相关音频，请去附件查看】</w:t>
      </w:r>
    </w:p>
    <w:p w14:paraId="6B859DCA" w14:textId="77777777" w:rsidR="00AF33EB" w:rsidRPr="00535E39" w:rsidRDefault="00AF33EB">
      <w:pPr>
        <w:spacing w:line="360" w:lineRule="auto"/>
        <w:textAlignment w:val="center"/>
        <w:rPr>
          <w:rFonts w:ascii="宋体" w:hAnsi="宋体" w:hint="eastAsia"/>
        </w:rPr>
      </w:pPr>
    </w:p>
    <w:p w14:paraId="01E8D96B"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6. </w:t>
      </w:r>
      <w:r w:rsidRPr="00535E39">
        <w:rPr>
          <w:rFonts w:ascii="宋体" w:hAnsi="宋体" w:cs="MS Mincho"/>
        </w:rPr>
        <w:t>男の人はどうして女の人に電話をしたか。</w:t>
      </w:r>
    </w:p>
    <w:p w14:paraId="4A457721"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中国語がわからないので、道を教えてほしいから。</w:t>
      </w:r>
    </w:p>
    <w:p w14:paraId="5B0AF6BD"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頭が痛いので、一緒に病院に行ってほしいから。</w:t>
      </w:r>
    </w:p>
    <w:p w14:paraId="49C8AEDA"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熱があるので、薬を買ってきてほしいから。</w:t>
      </w:r>
    </w:p>
    <w:p w14:paraId="19D790E3"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7. </w:t>
      </w:r>
      <w:r w:rsidRPr="00535E39">
        <w:rPr>
          <w:rFonts w:ascii="宋体" w:hAnsi="宋体" w:cs="MS Mincho"/>
        </w:rPr>
        <w:t>二人はどこで会うか。</w:t>
      </w:r>
    </w:p>
    <w:p w14:paraId="2A5BE6C8"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図書館の前</w:t>
      </w:r>
      <w:r w:rsidRPr="00535E39">
        <w:rPr>
          <w:rFonts w:ascii="宋体" w:hAnsi="宋体"/>
        </w:rPr>
        <w:tab/>
        <w:t xml:space="preserve">B. </w:t>
      </w:r>
      <w:r w:rsidRPr="00535E39">
        <w:rPr>
          <w:rFonts w:ascii="宋体" w:hAnsi="宋体" w:cs="MS Mincho"/>
        </w:rPr>
        <w:t>病院の前</w:t>
      </w:r>
      <w:r w:rsidRPr="00535E39">
        <w:rPr>
          <w:rFonts w:ascii="宋体" w:hAnsi="宋体"/>
        </w:rPr>
        <w:tab/>
        <w:t xml:space="preserve">C. </w:t>
      </w:r>
      <w:r w:rsidRPr="00535E39">
        <w:rPr>
          <w:rFonts w:ascii="宋体" w:hAnsi="宋体" w:cs="MS Mincho"/>
        </w:rPr>
        <w:t>教室の前</w:t>
      </w:r>
    </w:p>
    <w:p w14:paraId="3B76F3D3"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8. </w:t>
      </w:r>
      <w:r w:rsidRPr="00535E39">
        <w:rPr>
          <w:rFonts w:ascii="宋体" w:hAnsi="宋体" w:cs="MS Mincho"/>
        </w:rPr>
        <w:t>二人は何時に会うか。</w:t>
      </w:r>
    </w:p>
    <w:p w14:paraId="110F2819"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10時半</w:t>
      </w:r>
      <w:r w:rsidRPr="00535E39">
        <w:rPr>
          <w:rFonts w:ascii="宋体" w:hAnsi="宋体"/>
        </w:rPr>
        <w:tab/>
        <w:t xml:space="preserve">B. </w:t>
      </w:r>
      <w:r w:rsidRPr="00535E39">
        <w:rPr>
          <w:rFonts w:ascii="宋体" w:hAnsi="宋体" w:cs="MS Mincho"/>
        </w:rPr>
        <w:t>10時50分</w:t>
      </w:r>
      <w:r w:rsidRPr="00535E39">
        <w:rPr>
          <w:rFonts w:ascii="宋体" w:hAnsi="宋体"/>
        </w:rPr>
        <w:tab/>
        <w:t xml:space="preserve">C. </w:t>
      </w:r>
      <w:r w:rsidRPr="00535E39">
        <w:rPr>
          <w:rFonts w:ascii="宋体" w:hAnsi="宋体" w:cs="MS Mincho"/>
        </w:rPr>
        <w:t>11時</w:t>
      </w:r>
    </w:p>
    <w:p w14:paraId="3417356A" w14:textId="77777777" w:rsidR="00AF33EB" w:rsidRPr="00535E39" w:rsidRDefault="00000000">
      <w:pPr>
        <w:spacing w:line="360" w:lineRule="auto"/>
        <w:textAlignment w:val="center"/>
        <w:rPr>
          <w:rFonts w:ascii="宋体" w:hAnsi="宋体" w:hint="eastAsia"/>
        </w:rPr>
      </w:pPr>
      <w:r w:rsidRPr="00535E39">
        <w:rPr>
          <w:rFonts w:ascii="宋体" w:hAnsi="宋体"/>
        </w:rPr>
        <w:t>【答案】6. A    7. A    8. B</w:t>
      </w:r>
    </w:p>
    <w:p w14:paraId="2FDE39EB" w14:textId="77777777" w:rsidR="00AF33EB" w:rsidRPr="00535E39" w:rsidRDefault="00000000">
      <w:pPr>
        <w:spacing w:line="360" w:lineRule="auto"/>
        <w:textAlignment w:val="center"/>
        <w:rPr>
          <w:rFonts w:ascii="宋体" w:hAnsi="宋体" w:hint="eastAsia"/>
        </w:rPr>
      </w:pPr>
      <w:r w:rsidRPr="00535E39">
        <w:rPr>
          <w:rFonts w:ascii="宋体" w:hAnsi="宋体"/>
        </w:rPr>
        <w:t>【解析】</w:t>
      </w:r>
    </w:p>
    <w:p w14:paraId="5F13E36B"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男：もしもし、王さん、お願いがあるんですけど……</w:t>
      </w:r>
    </w:p>
    <w:p w14:paraId="6A39B53D"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女：ああ、中村さん、なんですか。</w:t>
      </w:r>
    </w:p>
    <w:p w14:paraId="6E429C99"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男：実は、ちょっと頭が痛くて、熱があるようです。それで、病院に行こうと思うんですが、中国語に自信がないので、道案内をしてくれませんか。</w:t>
      </w:r>
    </w:p>
    <w:p w14:paraId="16699B87"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女：今どこですか。</w:t>
      </w:r>
    </w:p>
    <w:p w14:paraId="4C820D9D"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男：図書館です。</w:t>
      </w:r>
    </w:p>
    <w:p w14:paraId="3AB85BBE"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lastRenderedPageBreak/>
        <w:t>女：分かりました。すぐ行きますから、20分後、図書館の前で会いましょう。</w:t>
      </w:r>
    </w:p>
    <w:p w14:paraId="0E04EE23"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男：今10時半ですから、10時50分に図書館の前ですね。分かりました。ありがとうございました。</w:t>
      </w:r>
    </w:p>
    <w:p w14:paraId="56F2A9F2" w14:textId="77777777" w:rsidR="00AF33EB" w:rsidRPr="00535E39" w:rsidRDefault="00000000">
      <w:pPr>
        <w:spacing w:line="285" w:lineRule="auto"/>
        <w:textAlignment w:val="center"/>
        <w:rPr>
          <w:rFonts w:ascii="宋体" w:hAnsi="宋体" w:hint="eastAsia"/>
        </w:rPr>
      </w:pPr>
      <w:r w:rsidRPr="00535E39">
        <w:rPr>
          <w:rFonts w:ascii="宋体" w:hAnsi="宋体"/>
        </w:rPr>
        <w:t>听下面的录音，回答第9至11题。</w:t>
      </w:r>
    </w:p>
    <w:p w14:paraId="20D8264F" w14:textId="77777777" w:rsidR="00AF33EB" w:rsidRPr="00535E39" w:rsidRDefault="00000000">
      <w:pPr>
        <w:spacing w:line="360" w:lineRule="auto"/>
        <w:textAlignment w:val="center"/>
        <w:rPr>
          <w:rFonts w:ascii="宋体" w:hAnsi="宋体" w:hint="eastAsia"/>
        </w:rPr>
      </w:pPr>
      <w:r w:rsidRPr="00535E39">
        <w:rPr>
          <w:rFonts w:ascii="宋体" w:hAnsi="宋体"/>
        </w:rPr>
        <w:t>【此处可播放相关音频，请去附件查看】</w:t>
      </w:r>
    </w:p>
    <w:p w14:paraId="6E2856D2" w14:textId="77777777" w:rsidR="00AF33EB" w:rsidRPr="00535E39" w:rsidRDefault="00AF33EB">
      <w:pPr>
        <w:spacing w:line="360" w:lineRule="auto"/>
        <w:textAlignment w:val="center"/>
        <w:rPr>
          <w:rFonts w:ascii="宋体" w:hAnsi="宋体" w:hint="eastAsia"/>
        </w:rPr>
      </w:pPr>
    </w:p>
    <w:p w14:paraId="21B70899"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9. </w:t>
      </w:r>
      <w:r w:rsidRPr="00535E39">
        <w:rPr>
          <w:rFonts w:ascii="宋体" w:hAnsi="宋体" w:cs="MS Mincho"/>
        </w:rPr>
        <w:t>女の人はどうして眠いですか。</w:t>
      </w:r>
    </w:p>
    <w:p w14:paraId="6533B621"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朝早く起きたからです。</w:t>
      </w:r>
    </w:p>
    <w:p w14:paraId="1C4E9357"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仕事が忙しかったからです。</w:t>
      </w:r>
    </w:p>
    <w:p w14:paraId="3F9DFBE5"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昨日寝るのが遅かったからです。</w:t>
      </w:r>
    </w:p>
    <w:p w14:paraId="3C303828"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10. </w:t>
      </w:r>
      <w:r w:rsidRPr="00535E39">
        <w:rPr>
          <w:rFonts w:ascii="宋体" w:hAnsi="宋体" w:cs="MS Mincho"/>
        </w:rPr>
        <w:t>女の人は普段会社までどのくらいかかりますか。</w:t>
      </w:r>
    </w:p>
    <w:p w14:paraId="0DD616F3"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1時間</w:t>
      </w:r>
      <w:r w:rsidRPr="00535E39">
        <w:rPr>
          <w:rFonts w:ascii="宋体" w:hAnsi="宋体"/>
        </w:rPr>
        <w:tab/>
        <w:t xml:space="preserve">B. </w:t>
      </w:r>
      <w:r w:rsidRPr="00535E39">
        <w:rPr>
          <w:rFonts w:ascii="宋体" w:hAnsi="宋体" w:cs="MS Mincho"/>
        </w:rPr>
        <w:t>1時間半</w:t>
      </w:r>
      <w:r w:rsidRPr="00535E39">
        <w:rPr>
          <w:rFonts w:ascii="宋体" w:hAnsi="宋体"/>
        </w:rPr>
        <w:tab/>
        <w:t xml:space="preserve">C. </w:t>
      </w:r>
      <w:r w:rsidRPr="00535E39">
        <w:rPr>
          <w:rFonts w:ascii="宋体" w:hAnsi="宋体" w:cs="MS Mincho"/>
        </w:rPr>
        <w:t>2時間</w:t>
      </w:r>
    </w:p>
    <w:p w14:paraId="35A52C85"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11. </w:t>
      </w:r>
      <w:r w:rsidRPr="00535E39">
        <w:rPr>
          <w:rFonts w:ascii="宋体" w:hAnsi="宋体" w:cs="MS Mincho"/>
        </w:rPr>
        <w:t>今日、女の人はどうやって会社へ行きましたか。</w:t>
      </w:r>
    </w:p>
    <w:p w14:paraId="61AB27EA"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バスだけ</w:t>
      </w:r>
      <w:r w:rsidRPr="00535E39">
        <w:rPr>
          <w:rFonts w:ascii="宋体" w:hAnsi="宋体"/>
        </w:rPr>
        <w:tab/>
        <w:t xml:space="preserve">B. </w:t>
      </w:r>
      <w:r w:rsidRPr="00535E39">
        <w:rPr>
          <w:rFonts w:ascii="宋体" w:hAnsi="宋体" w:cs="MS Mincho"/>
        </w:rPr>
        <w:t>自転車と地下鉄</w:t>
      </w:r>
      <w:r w:rsidRPr="00535E39">
        <w:rPr>
          <w:rFonts w:ascii="宋体" w:hAnsi="宋体"/>
        </w:rPr>
        <w:tab/>
        <w:t xml:space="preserve">C. </w:t>
      </w:r>
      <w:r w:rsidRPr="00535E39">
        <w:rPr>
          <w:rFonts w:ascii="宋体" w:hAnsi="宋体" w:cs="MS Mincho"/>
        </w:rPr>
        <w:t>バスと地下鉄</w:t>
      </w:r>
    </w:p>
    <w:p w14:paraId="777792E5" w14:textId="77777777" w:rsidR="00AF33EB" w:rsidRPr="00535E39" w:rsidRDefault="00000000">
      <w:pPr>
        <w:spacing w:line="360" w:lineRule="auto"/>
        <w:textAlignment w:val="center"/>
        <w:rPr>
          <w:rFonts w:ascii="宋体" w:hAnsi="宋体" w:hint="eastAsia"/>
        </w:rPr>
      </w:pPr>
      <w:r w:rsidRPr="00535E39">
        <w:rPr>
          <w:rFonts w:ascii="宋体" w:hAnsi="宋体"/>
        </w:rPr>
        <w:t>【答案】9. A    10. B    11. C</w:t>
      </w:r>
    </w:p>
    <w:p w14:paraId="72879212" w14:textId="77777777" w:rsidR="00AF33EB" w:rsidRPr="00535E39" w:rsidRDefault="00000000">
      <w:pPr>
        <w:spacing w:line="360" w:lineRule="auto"/>
        <w:textAlignment w:val="center"/>
        <w:rPr>
          <w:rFonts w:ascii="宋体" w:hAnsi="宋体" w:hint="eastAsia"/>
        </w:rPr>
      </w:pPr>
      <w:r w:rsidRPr="00535E39">
        <w:rPr>
          <w:rFonts w:ascii="宋体" w:hAnsi="宋体"/>
        </w:rPr>
        <w:t>【解析】</w:t>
      </w:r>
    </w:p>
    <w:p w14:paraId="05E88A85"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女：ああ、疲れた。</w:t>
      </w:r>
    </w:p>
    <w:p w14:paraId="46445136" w14:textId="77777777" w:rsidR="00AF33EB" w:rsidRPr="00535E39" w:rsidRDefault="00000000">
      <w:pPr>
        <w:spacing w:line="360" w:lineRule="auto"/>
        <w:textAlignment w:val="center"/>
        <w:rPr>
          <w:rFonts w:ascii="宋体" w:hAnsi="宋体" w:hint="eastAsia"/>
        </w:rPr>
      </w:pPr>
      <w:r w:rsidRPr="00535E39">
        <w:rPr>
          <w:rFonts w:ascii="宋体" w:hAnsi="宋体" w:cs="MS Mincho"/>
        </w:rPr>
        <w:t>男：どうかした？よく眠れなかったの？</w:t>
      </w:r>
    </w:p>
    <w:p w14:paraId="3675B358"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女：朝5時に起きたから寝不足なのよ。</w:t>
      </w:r>
    </w:p>
    <w:p w14:paraId="5DC1B4FB" w14:textId="77777777" w:rsidR="00AF33EB" w:rsidRPr="00535E39" w:rsidRDefault="00000000">
      <w:pPr>
        <w:spacing w:line="360" w:lineRule="auto"/>
        <w:textAlignment w:val="center"/>
        <w:rPr>
          <w:rFonts w:ascii="宋体" w:hAnsi="宋体" w:hint="eastAsia"/>
        </w:rPr>
      </w:pPr>
      <w:r w:rsidRPr="00535E39">
        <w:rPr>
          <w:rFonts w:ascii="宋体" w:hAnsi="宋体" w:cs="MS Mincho"/>
        </w:rPr>
        <w:t>男：そんなに早く起きたの？</w:t>
      </w:r>
    </w:p>
    <w:p w14:paraId="4C476361"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女：5時半までに出かけなきゃ、間に合わないから。</w:t>
      </w:r>
    </w:p>
    <w:p w14:paraId="443EA4A9" w14:textId="77777777" w:rsidR="00AF33EB" w:rsidRPr="00535E39" w:rsidRDefault="00000000">
      <w:pPr>
        <w:spacing w:line="360" w:lineRule="auto"/>
        <w:textAlignment w:val="center"/>
        <w:rPr>
          <w:rFonts w:ascii="宋体" w:hAnsi="宋体" w:hint="eastAsia"/>
        </w:rPr>
      </w:pPr>
      <w:r w:rsidRPr="00535E39">
        <w:rPr>
          <w:rFonts w:ascii="宋体" w:hAnsi="宋体" w:cs="MS Mincho"/>
        </w:rPr>
        <w:t>男：会社まで2時間もかかるの？大変だね。</w:t>
      </w:r>
    </w:p>
    <w:p w14:paraId="70C58DA8"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女：普段は1時間半で着くけど、今日は大雨だから、自転車も使えないし、道も混んでいるし。</w:t>
      </w:r>
    </w:p>
    <w:p w14:paraId="751B29EE" w14:textId="77777777" w:rsidR="00AF33EB" w:rsidRPr="00535E39" w:rsidRDefault="00000000">
      <w:pPr>
        <w:spacing w:line="360" w:lineRule="auto"/>
        <w:textAlignment w:val="center"/>
        <w:rPr>
          <w:rFonts w:ascii="宋体" w:hAnsi="宋体" w:hint="eastAsia"/>
        </w:rPr>
      </w:pPr>
      <w:r w:rsidRPr="00535E39">
        <w:rPr>
          <w:rFonts w:ascii="宋体" w:hAnsi="宋体" w:cs="MS Mincho"/>
        </w:rPr>
        <w:t>男：それでバスから地下鉄に乗り換えたんだね。</w:t>
      </w:r>
    </w:p>
    <w:p w14:paraId="6509A43D"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女：そう。普段は自転車で駅まで行けるのにね。</w:t>
      </w:r>
    </w:p>
    <w:p w14:paraId="407E0F10" w14:textId="77777777" w:rsidR="00AF33EB" w:rsidRPr="00535E39" w:rsidRDefault="00000000">
      <w:pPr>
        <w:spacing w:line="285" w:lineRule="auto"/>
        <w:textAlignment w:val="center"/>
        <w:rPr>
          <w:rFonts w:ascii="宋体" w:hAnsi="宋体" w:hint="eastAsia"/>
        </w:rPr>
      </w:pPr>
      <w:r w:rsidRPr="00535E39">
        <w:rPr>
          <w:rFonts w:ascii="宋体" w:hAnsi="宋体"/>
        </w:rPr>
        <w:t>听下面的录音，回答第12至14小题。</w:t>
      </w:r>
    </w:p>
    <w:p w14:paraId="13B54EE1" w14:textId="77777777" w:rsidR="00AF33EB" w:rsidRPr="00535E39" w:rsidRDefault="00000000">
      <w:pPr>
        <w:spacing w:line="360" w:lineRule="auto"/>
        <w:textAlignment w:val="center"/>
        <w:rPr>
          <w:rFonts w:ascii="宋体" w:hAnsi="宋体" w:hint="eastAsia"/>
        </w:rPr>
      </w:pPr>
      <w:r w:rsidRPr="00535E39">
        <w:rPr>
          <w:rFonts w:ascii="宋体" w:hAnsi="宋体"/>
        </w:rPr>
        <w:t>【此处可播放相关音频，请去附件查看】</w:t>
      </w:r>
    </w:p>
    <w:p w14:paraId="0FA46F6A" w14:textId="77777777" w:rsidR="00AF33EB" w:rsidRPr="00535E39" w:rsidRDefault="00AF33EB">
      <w:pPr>
        <w:spacing w:line="360" w:lineRule="auto"/>
        <w:textAlignment w:val="center"/>
        <w:rPr>
          <w:rFonts w:ascii="宋体" w:hAnsi="宋体" w:hint="eastAsia"/>
        </w:rPr>
      </w:pPr>
    </w:p>
    <w:p w14:paraId="3A6ACF67"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12. </w:t>
      </w:r>
      <w:r w:rsidRPr="00535E39">
        <w:rPr>
          <w:rFonts w:ascii="宋体" w:hAnsi="宋体" w:cs="MS Mincho"/>
        </w:rPr>
        <w:t>男の人はなぜコーヒーをあまり飲まないか。</w:t>
      </w:r>
    </w:p>
    <w:p w14:paraId="63550739"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苦いから</w:t>
      </w:r>
      <w:r w:rsidRPr="00535E39">
        <w:rPr>
          <w:rFonts w:ascii="宋体" w:hAnsi="宋体"/>
        </w:rPr>
        <w:tab/>
        <w:t xml:space="preserve">B. </w:t>
      </w:r>
      <w:r w:rsidRPr="00535E39">
        <w:rPr>
          <w:rFonts w:ascii="宋体" w:hAnsi="宋体" w:cs="MS Mincho"/>
        </w:rPr>
        <w:t>眠れなくなるから</w:t>
      </w:r>
      <w:r w:rsidRPr="00535E39">
        <w:rPr>
          <w:rFonts w:ascii="宋体" w:hAnsi="宋体"/>
        </w:rPr>
        <w:tab/>
        <w:t xml:space="preserve">C. </w:t>
      </w:r>
      <w:r w:rsidRPr="00535E39">
        <w:rPr>
          <w:rFonts w:ascii="宋体" w:hAnsi="宋体" w:cs="MS Mincho"/>
        </w:rPr>
        <w:t>温かくないから</w:t>
      </w:r>
    </w:p>
    <w:p w14:paraId="5D3B3471"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13. </w:t>
      </w:r>
      <w:r w:rsidRPr="00535E39">
        <w:rPr>
          <w:rFonts w:ascii="宋体" w:hAnsi="宋体" w:cs="MS Mincho"/>
        </w:rPr>
        <w:t>女の人は今日何を飲むか。</w:t>
      </w:r>
    </w:p>
    <w:p w14:paraId="323C1817"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lastRenderedPageBreak/>
        <w:t xml:space="preserve">A. </w:t>
      </w:r>
      <w:r w:rsidRPr="00535E39">
        <w:rPr>
          <w:rFonts w:ascii="宋体" w:hAnsi="宋体" w:cs="MS Mincho"/>
        </w:rPr>
        <w:t>ジュース</w:t>
      </w:r>
      <w:r w:rsidRPr="00535E39">
        <w:rPr>
          <w:rFonts w:ascii="宋体" w:hAnsi="宋体"/>
        </w:rPr>
        <w:tab/>
        <w:t xml:space="preserve">B. </w:t>
      </w:r>
      <w:r w:rsidRPr="00535E39">
        <w:rPr>
          <w:rFonts w:ascii="宋体" w:hAnsi="宋体" w:cs="MS Mincho"/>
        </w:rPr>
        <w:t>お茶</w:t>
      </w:r>
      <w:r w:rsidRPr="00535E39">
        <w:rPr>
          <w:rFonts w:ascii="宋体" w:hAnsi="宋体"/>
        </w:rPr>
        <w:tab/>
        <w:t xml:space="preserve">C. </w:t>
      </w:r>
      <w:r w:rsidRPr="00535E39">
        <w:rPr>
          <w:rFonts w:ascii="宋体" w:hAnsi="宋体" w:cs="MS Mincho"/>
        </w:rPr>
        <w:t>コーヒー</w:t>
      </w:r>
    </w:p>
    <w:p w14:paraId="4D1F5CE1"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14. </w:t>
      </w:r>
      <w:r w:rsidRPr="00535E39">
        <w:rPr>
          <w:rFonts w:ascii="宋体" w:hAnsi="宋体" w:cs="MS Mincho"/>
        </w:rPr>
        <w:t>女の人はコーヒーについて、どう思うか。</w:t>
      </w:r>
    </w:p>
    <w:p w14:paraId="2968D9DF"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健康にいいから、朝飲むのがいい。</w:t>
      </w:r>
    </w:p>
    <w:p w14:paraId="382D1875"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ミルクを入れても苦い。</w:t>
      </w:r>
    </w:p>
    <w:p w14:paraId="122A0C45"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夜飲むと眠れる。</w:t>
      </w:r>
    </w:p>
    <w:p w14:paraId="1194C377" w14:textId="77777777" w:rsidR="00AF33EB" w:rsidRPr="00535E39" w:rsidRDefault="00000000">
      <w:pPr>
        <w:spacing w:line="360" w:lineRule="auto"/>
        <w:textAlignment w:val="center"/>
        <w:rPr>
          <w:rFonts w:ascii="宋体" w:hAnsi="宋体" w:hint="eastAsia"/>
        </w:rPr>
      </w:pPr>
      <w:r w:rsidRPr="00535E39">
        <w:rPr>
          <w:rFonts w:ascii="宋体" w:hAnsi="宋体"/>
        </w:rPr>
        <w:t>【答案】12. B    13. C    14. A</w:t>
      </w:r>
    </w:p>
    <w:p w14:paraId="403231B3" w14:textId="77777777" w:rsidR="00AF33EB" w:rsidRPr="00535E39" w:rsidRDefault="00000000">
      <w:pPr>
        <w:spacing w:line="360" w:lineRule="auto"/>
        <w:textAlignment w:val="center"/>
        <w:rPr>
          <w:rFonts w:ascii="宋体" w:hAnsi="宋体" w:hint="eastAsia"/>
        </w:rPr>
      </w:pPr>
      <w:r w:rsidRPr="00535E39">
        <w:rPr>
          <w:rFonts w:ascii="宋体" w:hAnsi="宋体"/>
        </w:rPr>
        <w:t>【解析】</w:t>
      </w:r>
    </w:p>
    <w:p w14:paraId="79562122"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男：お茶飲まない？今日ちょっと寒いから、ジュースより暖かい飲み物のほうがいいなあ。</w:t>
      </w:r>
    </w:p>
    <w:p w14:paraId="310F7427"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女：私はジュースが大好きだけど、今日はコーヒーにしようかなあ。</w:t>
      </w:r>
    </w:p>
    <w:p w14:paraId="6A472CAB"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男：コーヒーか。私は小さいごろからずっとお茶を飲んでいたので、コーヒーはあまり…</w:t>
      </w:r>
    </w:p>
    <w:p w14:paraId="06F62113"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女：もしかして、苦いものが苦手なの？コーヒーにミルクを入れると、飲みやすいけど。</w:t>
      </w:r>
    </w:p>
    <w:p w14:paraId="7F95979A"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男：そうね。でも、コーヒーを飲むと、夜遅くまでなかなか眠れないから。</w:t>
      </w:r>
    </w:p>
    <w:p w14:paraId="5BFD6CBD"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女：なるほど。コーヒーには、健康によい成分も含まれているから、朝少しだけ飲むのは悪くないかもよ。</w:t>
      </w:r>
    </w:p>
    <w:p w14:paraId="4A13463F"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男：へえ、じゃあ、今度試してみるよ。</w:t>
      </w:r>
    </w:p>
    <w:p w14:paraId="24D44A6A" w14:textId="77777777" w:rsidR="00AF33EB" w:rsidRPr="00535E39" w:rsidRDefault="00000000">
      <w:pPr>
        <w:spacing w:line="285" w:lineRule="auto"/>
        <w:textAlignment w:val="center"/>
        <w:rPr>
          <w:rFonts w:ascii="宋体" w:hAnsi="宋体" w:hint="eastAsia"/>
        </w:rPr>
      </w:pPr>
      <w:r w:rsidRPr="00535E39">
        <w:rPr>
          <w:rFonts w:ascii="宋体" w:hAnsi="宋体"/>
        </w:rPr>
        <w:t>听下面的录音，回答第15至17小题。</w:t>
      </w:r>
    </w:p>
    <w:p w14:paraId="761A09A6" w14:textId="77777777" w:rsidR="00AF33EB" w:rsidRPr="00535E39" w:rsidRDefault="00000000">
      <w:pPr>
        <w:spacing w:line="360" w:lineRule="auto"/>
        <w:textAlignment w:val="center"/>
        <w:rPr>
          <w:rFonts w:ascii="宋体" w:hAnsi="宋体" w:hint="eastAsia"/>
        </w:rPr>
      </w:pPr>
      <w:r w:rsidRPr="00535E39">
        <w:rPr>
          <w:rFonts w:ascii="宋体" w:hAnsi="宋体"/>
        </w:rPr>
        <w:t>【此处可播放相关音频，请去附件查看】</w:t>
      </w:r>
    </w:p>
    <w:p w14:paraId="1CD818C6" w14:textId="77777777" w:rsidR="00AF33EB" w:rsidRPr="00535E39" w:rsidRDefault="00AF33EB">
      <w:pPr>
        <w:spacing w:line="360" w:lineRule="auto"/>
        <w:textAlignment w:val="center"/>
        <w:rPr>
          <w:rFonts w:ascii="宋体" w:hAnsi="宋体" w:hint="eastAsia"/>
        </w:rPr>
      </w:pPr>
    </w:p>
    <w:p w14:paraId="683B2B8C"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15. </w:t>
      </w:r>
      <w:r w:rsidRPr="00535E39">
        <w:rPr>
          <w:rFonts w:ascii="宋体" w:hAnsi="宋体" w:cs="MS Mincho"/>
        </w:rPr>
        <w:t>女の人はどうして元気がなさそうか。</w:t>
      </w:r>
    </w:p>
    <w:p w14:paraId="29429B48"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よく眠れなかったから</w:t>
      </w:r>
    </w:p>
    <w:p w14:paraId="18EF7D92"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仕事が忙しいから</w:t>
      </w:r>
    </w:p>
    <w:p w14:paraId="0D0F53D8"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ダイエットに失敗したから</w:t>
      </w:r>
    </w:p>
    <w:p w14:paraId="7B246BE6"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16. </w:t>
      </w:r>
      <w:r w:rsidRPr="00535E39">
        <w:rPr>
          <w:rFonts w:ascii="宋体" w:hAnsi="宋体" w:cs="MS Mincho"/>
        </w:rPr>
        <w:t>男の人が最初に提案した運動は何ですか。</w:t>
      </w:r>
    </w:p>
    <w:p w14:paraId="7B3722CB"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ジムに行くこと。</w:t>
      </w:r>
    </w:p>
    <w:p w14:paraId="4A84C85A"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ジョギングをすること。</w:t>
      </w:r>
    </w:p>
    <w:p w14:paraId="3E2F36C6"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英会話教室に行くこと。</w:t>
      </w:r>
    </w:p>
    <w:p w14:paraId="36E9A5E4"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17. </w:t>
      </w:r>
      <w:r w:rsidRPr="00535E39">
        <w:rPr>
          <w:rFonts w:ascii="宋体" w:hAnsi="宋体" w:cs="MS Mincho"/>
        </w:rPr>
        <w:t>女の人は最終的にどうすると言っていますか。</w:t>
      </w:r>
    </w:p>
    <w:p w14:paraId="5697D450"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ジムに通う</w:t>
      </w:r>
      <w:r w:rsidRPr="00535E39">
        <w:rPr>
          <w:rFonts w:ascii="宋体" w:hAnsi="宋体"/>
        </w:rPr>
        <w:tab/>
        <w:t xml:space="preserve">B. </w:t>
      </w:r>
      <w:r w:rsidRPr="00535E39">
        <w:rPr>
          <w:rFonts w:ascii="宋体" w:hAnsi="宋体" w:cs="MS Mincho"/>
        </w:rPr>
        <w:t>ジョギングを始める</w:t>
      </w:r>
      <w:r w:rsidRPr="00535E39">
        <w:rPr>
          <w:rFonts w:ascii="宋体" w:hAnsi="宋体"/>
        </w:rPr>
        <w:tab/>
        <w:t xml:space="preserve">C. </w:t>
      </w:r>
      <w:r w:rsidRPr="00535E39">
        <w:rPr>
          <w:rFonts w:ascii="宋体" w:hAnsi="宋体" w:cs="MS Mincho"/>
        </w:rPr>
        <w:t>スマホをいじる。</w:t>
      </w:r>
    </w:p>
    <w:p w14:paraId="21241B42" w14:textId="77777777" w:rsidR="00AF33EB" w:rsidRPr="00535E39" w:rsidRDefault="00000000">
      <w:pPr>
        <w:spacing w:line="360" w:lineRule="auto"/>
        <w:textAlignment w:val="center"/>
        <w:rPr>
          <w:rFonts w:ascii="宋体" w:hAnsi="宋体" w:hint="eastAsia"/>
        </w:rPr>
      </w:pPr>
      <w:r w:rsidRPr="00535E39">
        <w:rPr>
          <w:rFonts w:ascii="宋体" w:hAnsi="宋体"/>
        </w:rPr>
        <w:t>【答案】15. C    16. A    17. B</w:t>
      </w:r>
    </w:p>
    <w:p w14:paraId="050DB7A1" w14:textId="77777777" w:rsidR="00AF33EB" w:rsidRPr="00535E39" w:rsidRDefault="00000000">
      <w:pPr>
        <w:spacing w:line="360" w:lineRule="auto"/>
        <w:textAlignment w:val="center"/>
        <w:rPr>
          <w:rFonts w:ascii="宋体" w:hAnsi="宋体" w:hint="eastAsia"/>
        </w:rPr>
      </w:pPr>
      <w:r w:rsidRPr="00535E39">
        <w:rPr>
          <w:rFonts w:ascii="宋体" w:hAnsi="宋体"/>
        </w:rPr>
        <w:t>【解析】</w:t>
      </w:r>
    </w:p>
    <w:p w14:paraId="1C96E7F5"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lastRenderedPageBreak/>
        <w:t>男：どうしたの？元気なさそうだね。</w:t>
      </w:r>
    </w:p>
    <w:p w14:paraId="6151372E"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女：今年こそダイエットしようって思ってたのに、運動を始めるべきだったなあ。</w:t>
      </w:r>
    </w:p>
    <w:p w14:paraId="34880206"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男：これからでも遅くはないよ。一緒にジムに通ってみない？</w:t>
      </w:r>
    </w:p>
    <w:p w14:paraId="691FABB7"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女：私、仕事も忙しいし、週末は英会話教室に通っているから、時間がないよ。</w:t>
      </w:r>
    </w:p>
    <w:p w14:paraId="370FADB3"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男：でも、いつも家に帰って、スマホをいじってるじゃない？そんな時間があったら、ジムに行って、運動したら？</w:t>
      </w:r>
    </w:p>
    <w:p w14:paraId="7FE7BFAE"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女：うん、考えてみると、確かにね。でも、ジムはちょっと……</w:t>
      </w:r>
    </w:p>
    <w:p w14:paraId="438214B5"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男：じゃあ、ジョギングから始めたら？簡単だし、お金もかからないし。</w:t>
      </w:r>
    </w:p>
    <w:p w14:paraId="707D0187"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女：分かった。そうしてみるよ。</w:t>
      </w:r>
    </w:p>
    <w:p w14:paraId="083D0DC2" w14:textId="77777777" w:rsidR="00AF33EB" w:rsidRPr="00535E39" w:rsidRDefault="00000000">
      <w:pPr>
        <w:spacing w:line="285" w:lineRule="auto"/>
        <w:textAlignment w:val="center"/>
        <w:rPr>
          <w:rFonts w:ascii="宋体" w:hAnsi="宋体" w:hint="eastAsia"/>
        </w:rPr>
      </w:pPr>
      <w:r w:rsidRPr="00535E39">
        <w:rPr>
          <w:rFonts w:ascii="宋体" w:hAnsi="宋体"/>
        </w:rPr>
        <w:t>听下面的录音，回答第18至20小题。</w:t>
      </w:r>
    </w:p>
    <w:p w14:paraId="0EF7B0A9" w14:textId="77777777" w:rsidR="00AF33EB" w:rsidRPr="00535E39" w:rsidRDefault="00000000">
      <w:pPr>
        <w:spacing w:line="360" w:lineRule="auto"/>
        <w:textAlignment w:val="center"/>
        <w:rPr>
          <w:rFonts w:ascii="宋体" w:hAnsi="宋体" w:hint="eastAsia"/>
        </w:rPr>
      </w:pPr>
      <w:r w:rsidRPr="00535E39">
        <w:rPr>
          <w:rFonts w:ascii="宋体" w:hAnsi="宋体"/>
        </w:rPr>
        <w:t>【此处可播放相关音频，请去附件查看】</w:t>
      </w:r>
    </w:p>
    <w:p w14:paraId="17A32FF5" w14:textId="77777777" w:rsidR="00AF33EB" w:rsidRPr="00535E39" w:rsidRDefault="00AF33EB">
      <w:pPr>
        <w:spacing w:line="360" w:lineRule="auto"/>
        <w:textAlignment w:val="center"/>
        <w:rPr>
          <w:rFonts w:ascii="宋体" w:hAnsi="宋体" w:hint="eastAsia"/>
        </w:rPr>
      </w:pPr>
    </w:p>
    <w:p w14:paraId="0ACCD832"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18. </w:t>
      </w:r>
      <w:r w:rsidRPr="00535E39">
        <w:rPr>
          <w:rFonts w:ascii="宋体" w:hAnsi="宋体" w:cs="MS Mincho"/>
        </w:rPr>
        <w:t>ネットショッピングをしたことがある人の割合は、全員でどのくらいですか。</w:t>
      </w:r>
    </w:p>
    <w:p w14:paraId="1B4477CD"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30％</w:t>
      </w:r>
      <w:r w:rsidRPr="00535E39">
        <w:rPr>
          <w:rFonts w:ascii="宋体" w:hAnsi="宋体"/>
        </w:rPr>
        <w:tab/>
        <w:t xml:space="preserve">B. </w:t>
      </w:r>
      <w:r w:rsidRPr="00535E39">
        <w:rPr>
          <w:rFonts w:ascii="宋体" w:hAnsi="宋体" w:cs="MS Mincho"/>
        </w:rPr>
        <w:t>60％</w:t>
      </w:r>
      <w:r w:rsidRPr="00535E39">
        <w:rPr>
          <w:rFonts w:ascii="宋体" w:hAnsi="宋体"/>
        </w:rPr>
        <w:tab/>
        <w:t xml:space="preserve">C. </w:t>
      </w:r>
      <w:r w:rsidRPr="00535E39">
        <w:rPr>
          <w:rFonts w:ascii="宋体" w:hAnsi="宋体" w:cs="MS Mincho"/>
        </w:rPr>
        <w:t>95％</w:t>
      </w:r>
    </w:p>
    <w:p w14:paraId="3A36E53D"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19. </w:t>
      </w:r>
      <w:r w:rsidRPr="00535E39">
        <w:rPr>
          <w:rFonts w:ascii="宋体" w:hAnsi="宋体" w:cs="MS Mincho"/>
        </w:rPr>
        <w:t>女の人は何をよくネットで買いますか。</w:t>
      </w:r>
    </w:p>
    <w:p w14:paraId="696BF59F" w14:textId="77777777" w:rsidR="00AF33EB" w:rsidRPr="00535E39" w:rsidRDefault="00000000">
      <w:pPr>
        <w:tabs>
          <w:tab w:val="left" w:pos="3249"/>
          <w:tab w:val="left" w:pos="6497"/>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化粧品</w:t>
      </w:r>
      <w:r w:rsidRPr="00535E39">
        <w:rPr>
          <w:rFonts w:ascii="宋体" w:hAnsi="宋体"/>
        </w:rPr>
        <w:tab/>
        <w:t xml:space="preserve">B. </w:t>
      </w:r>
      <w:r w:rsidRPr="00535E39">
        <w:rPr>
          <w:rFonts w:ascii="宋体" w:hAnsi="宋体" w:cs="MS Mincho"/>
        </w:rPr>
        <w:t>日用品</w:t>
      </w:r>
      <w:r w:rsidRPr="00535E39">
        <w:rPr>
          <w:rFonts w:ascii="宋体" w:hAnsi="宋体"/>
        </w:rPr>
        <w:tab/>
        <w:t xml:space="preserve">C. </w:t>
      </w:r>
      <w:r w:rsidRPr="00535E39">
        <w:rPr>
          <w:rFonts w:ascii="宋体" w:hAnsi="宋体" w:cs="MS Mincho"/>
        </w:rPr>
        <w:t>家電</w:t>
      </w:r>
    </w:p>
    <w:p w14:paraId="672CAA32"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20. </w:t>
      </w:r>
      <w:r w:rsidRPr="00535E39">
        <w:rPr>
          <w:rFonts w:ascii="宋体" w:hAnsi="宋体" w:cs="MS Mincho"/>
        </w:rPr>
        <w:t>男の人が最近ネットショッピングをあまりしない理由は何ですか。</w:t>
      </w:r>
    </w:p>
    <w:p w14:paraId="30AAB2ED"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安全じゃないからです。</w:t>
      </w:r>
    </w:p>
    <w:p w14:paraId="60E9ABEF"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買いすぎてしまうからです。</w:t>
      </w:r>
    </w:p>
    <w:p w14:paraId="2FD1330D"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店で買いたいからです。</w:t>
      </w:r>
    </w:p>
    <w:p w14:paraId="113B0FD6" w14:textId="77777777" w:rsidR="00AF33EB" w:rsidRPr="00535E39" w:rsidRDefault="00000000">
      <w:pPr>
        <w:spacing w:line="360" w:lineRule="auto"/>
        <w:textAlignment w:val="center"/>
        <w:rPr>
          <w:rFonts w:ascii="宋体" w:hAnsi="宋体" w:hint="eastAsia"/>
        </w:rPr>
      </w:pPr>
      <w:r w:rsidRPr="00535E39">
        <w:rPr>
          <w:rFonts w:ascii="宋体" w:hAnsi="宋体"/>
        </w:rPr>
        <w:t>【答案】18. B    19. A    20. B</w:t>
      </w:r>
    </w:p>
    <w:p w14:paraId="45A2B206" w14:textId="77777777" w:rsidR="00AF33EB" w:rsidRPr="00535E39" w:rsidRDefault="00000000">
      <w:pPr>
        <w:spacing w:line="360" w:lineRule="auto"/>
        <w:textAlignment w:val="center"/>
        <w:rPr>
          <w:rFonts w:ascii="宋体" w:hAnsi="宋体" w:hint="eastAsia"/>
        </w:rPr>
      </w:pPr>
      <w:r w:rsidRPr="00535E39">
        <w:rPr>
          <w:rFonts w:ascii="宋体" w:hAnsi="宋体"/>
        </w:rPr>
        <w:t>【解析】</w:t>
      </w:r>
    </w:p>
    <w:p w14:paraId="558BE5CF" w14:textId="77777777" w:rsidR="00AF33EB" w:rsidRPr="00535E39" w:rsidRDefault="00000000">
      <w:pPr>
        <w:spacing w:line="360" w:lineRule="auto"/>
        <w:textAlignment w:val="center"/>
        <w:rPr>
          <w:rFonts w:ascii="宋体" w:hAnsi="宋体" w:hint="eastAsia"/>
        </w:rPr>
      </w:pPr>
      <w:r w:rsidRPr="00535E39">
        <w:rPr>
          <w:rFonts w:ascii="宋体" w:hAnsi="宋体" w:cs="MS Mincho"/>
        </w:rPr>
        <w:t>男：若者のうち、ネットショッピングの経験がある人が95％だって。</w:t>
      </w:r>
    </w:p>
    <w:p w14:paraId="79B90593"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女：えー、そんなに多いの？</w:t>
      </w:r>
    </w:p>
    <w:p w14:paraId="27EFE1BB" w14:textId="77777777" w:rsidR="00AF33EB" w:rsidRPr="00535E39" w:rsidRDefault="00000000">
      <w:pPr>
        <w:spacing w:line="360" w:lineRule="auto"/>
        <w:textAlignment w:val="center"/>
        <w:rPr>
          <w:rFonts w:ascii="宋体" w:hAnsi="宋体" w:hint="eastAsia"/>
        </w:rPr>
      </w:pPr>
      <w:r w:rsidRPr="00535E39">
        <w:rPr>
          <w:rFonts w:ascii="宋体" w:hAnsi="宋体" w:cs="MS Mincho"/>
        </w:rPr>
        <w:t>男：高齢者の中でも30％の人がネットショッピングをしたことがあるんだって。全員の60％がネットショッピングをしているそうだよ。</w:t>
      </w:r>
    </w:p>
    <w:p w14:paraId="7576A22C"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女：私もよくネットショッピングするわ。日用品は大体スーパーで買うけど、化粧品はオンラインで買うことが多いわ。</w:t>
      </w:r>
    </w:p>
    <w:p w14:paraId="26FB0666" w14:textId="77777777" w:rsidR="00AF33EB" w:rsidRPr="00535E39" w:rsidRDefault="00000000">
      <w:pPr>
        <w:spacing w:line="360" w:lineRule="auto"/>
        <w:textAlignment w:val="center"/>
        <w:rPr>
          <w:rFonts w:ascii="宋体" w:hAnsi="宋体" w:hint="eastAsia"/>
        </w:rPr>
      </w:pPr>
      <w:r w:rsidRPr="00535E39">
        <w:rPr>
          <w:rFonts w:ascii="宋体" w:hAnsi="宋体" w:cs="MS Mincho"/>
        </w:rPr>
        <w:t>男：じゃあ、家電はネットで買うの？</w:t>
      </w:r>
    </w:p>
    <w:p w14:paraId="0565DBC8"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女：家電はお店で買うよ。安心だから。</w:t>
      </w:r>
    </w:p>
    <w:p w14:paraId="2496BFA4" w14:textId="77777777" w:rsidR="00AF33EB" w:rsidRPr="00535E39" w:rsidRDefault="00000000">
      <w:pPr>
        <w:spacing w:line="360" w:lineRule="auto"/>
        <w:textAlignment w:val="center"/>
        <w:rPr>
          <w:rFonts w:ascii="宋体" w:hAnsi="宋体" w:hint="eastAsia"/>
        </w:rPr>
      </w:pPr>
      <w:r w:rsidRPr="00535E39">
        <w:rPr>
          <w:rFonts w:ascii="宋体" w:hAnsi="宋体" w:cs="MS Mincho"/>
        </w:rPr>
        <w:lastRenderedPageBreak/>
        <w:t>男：僕は以前はよくネットショッピングしてたけど、今はあまりしない。</w:t>
      </w:r>
    </w:p>
    <w:p w14:paraId="7B3DA540" w14:textId="77777777" w:rsidR="00AF33EB" w:rsidRPr="00535E39" w:rsidRDefault="00000000">
      <w:pPr>
        <w:spacing w:line="360" w:lineRule="auto"/>
        <w:textAlignment w:val="center"/>
        <w:rPr>
          <w:rFonts w:ascii="宋体" w:hAnsi="宋体" w:hint="eastAsia"/>
        </w:rPr>
      </w:pPr>
      <w:r w:rsidRPr="00535E39">
        <w:rPr>
          <w:rFonts w:ascii="宋体" w:hAnsi="宋体" w:cs="MS Mincho"/>
        </w:rPr>
        <w:t>女：えっ、どうして？安全じゃないから？</w:t>
      </w:r>
    </w:p>
    <w:p w14:paraId="78A1E8E5" w14:textId="77777777" w:rsidR="00AF33EB" w:rsidRPr="00535E39" w:rsidRDefault="00000000">
      <w:pPr>
        <w:spacing w:line="360" w:lineRule="auto"/>
        <w:textAlignment w:val="center"/>
        <w:rPr>
          <w:rFonts w:ascii="宋体" w:hAnsi="宋体" w:hint="eastAsia"/>
        </w:rPr>
      </w:pPr>
      <w:r w:rsidRPr="00535E39">
        <w:rPr>
          <w:rFonts w:ascii="宋体" w:hAnsi="宋体" w:cs="MS Mincho"/>
        </w:rPr>
        <w:t>男：そういうわけじゃないんだ。ネットショッピングでつい買いすぎちゃって。</w:t>
      </w:r>
    </w:p>
    <w:p w14:paraId="2ADDACC6"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女：ああ、私も。よくそんなことするわ。やっぱりネットショッピングを控えたほうがいいかも。</w:t>
      </w:r>
    </w:p>
    <w:p w14:paraId="66CFF9B6" w14:textId="77777777" w:rsidR="00AF33EB" w:rsidRPr="00535E39" w:rsidRDefault="00AF33EB">
      <w:pPr>
        <w:spacing w:line="285" w:lineRule="auto"/>
        <w:textAlignment w:val="center"/>
        <w:rPr>
          <w:rFonts w:ascii="宋体" w:hAnsi="宋体" w:hint="eastAsia"/>
        </w:rPr>
      </w:pPr>
    </w:p>
    <w:p w14:paraId="7CC7FD2D" w14:textId="77777777" w:rsidR="00AF33EB" w:rsidRPr="00535E39" w:rsidRDefault="00000000">
      <w:pPr>
        <w:spacing w:line="285" w:lineRule="auto"/>
        <w:textAlignment w:val="center"/>
        <w:rPr>
          <w:rFonts w:ascii="宋体" w:hAnsi="宋体" w:hint="eastAsia"/>
        </w:rPr>
      </w:pPr>
      <w:r w:rsidRPr="00535E39">
        <w:rPr>
          <w:rFonts w:ascii="宋体" w:hAnsi="宋体"/>
        </w:rPr>
        <w:t>第二部分：阅读（共20小题；每小题2.5分，满分50分）</w:t>
      </w:r>
    </w:p>
    <w:p w14:paraId="51EF7270" w14:textId="77777777" w:rsidR="00AF33EB" w:rsidRPr="00535E39" w:rsidRDefault="00000000">
      <w:pPr>
        <w:spacing w:line="285" w:lineRule="auto"/>
        <w:textAlignment w:val="center"/>
        <w:rPr>
          <w:rFonts w:ascii="宋体" w:hAnsi="宋体" w:hint="eastAsia"/>
        </w:rPr>
      </w:pPr>
      <w:r w:rsidRPr="00535E39">
        <w:rPr>
          <w:rFonts w:ascii="宋体" w:hAnsi="宋体"/>
        </w:rPr>
        <w:t>阅读下列短文，从每题所给的A、B、C、D四个选项中选出最佳选项。</w:t>
      </w:r>
    </w:p>
    <w:p w14:paraId="797A08A7" w14:textId="77777777" w:rsidR="00AF33EB" w:rsidRPr="00535E39" w:rsidRDefault="00000000">
      <w:pPr>
        <w:spacing w:line="285" w:lineRule="auto"/>
        <w:jc w:val="center"/>
        <w:textAlignment w:val="center"/>
        <w:rPr>
          <w:rFonts w:ascii="宋体" w:hAnsi="宋体" w:hint="eastAsia"/>
        </w:rPr>
      </w:pPr>
      <w:r w:rsidRPr="00535E39">
        <w:rPr>
          <w:rFonts w:ascii="宋体" w:hAnsi="宋体"/>
        </w:rPr>
        <w:t>（一）</w:t>
      </w:r>
    </w:p>
    <w:p w14:paraId="4AAEF0C9"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11月19日（土）地域のお子さまに絵本の読み聞かせをしてくれる学生ボランティア募集中！</w:t>
      </w:r>
    </w:p>
    <w:p w14:paraId="297BFBBF"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大学生</w:t>
      </w:r>
      <w:r w:rsidRPr="00535E39">
        <w:rPr>
          <w:rFonts w:ascii="宋体" w:hAnsi="宋体" w:cs="MS Gothic" w:hint="eastAsia"/>
        </w:rPr>
        <w:t>・</w:t>
      </w:r>
      <w:r w:rsidRPr="00535E39">
        <w:rPr>
          <w:rFonts w:ascii="宋体" w:hAnsi="宋体" w:cs="宋体" w:hint="eastAsia"/>
        </w:rPr>
        <w:t>専門学生に「将来、先生になりたい」「子供が好き」「子</w:t>
      </w:r>
      <w:r w:rsidRPr="00535E39">
        <w:rPr>
          <w:rFonts w:ascii="宋体" w:hAnsi="宋体" w:cs="MS Mincho"/>
        </w:rPr>
        <w:t>供と関わりたい「絵本が好き」「社会貢献してみたい」など熱い気持ちを持った方大歓迎！本と本屋を通じて地域の皆様と繋がり、（ア）子供たちの「知性」を育み、「教養」を義い、「感動」を発信し、（ア）子供たちの未来を作りたいと考えております。読み聞かせの大切さと読み聞かせでできる繋がりの輪を①</w:t>
      </w:r>
      <w:r w:rsidRPr="00535E39">
        <w:rPr>
          <w:rFonts w:ascii="宋体" w:hAnsi="宋体" w:cs="MS Mincho"/>
          <w:u w:val="single"/>
        </w:rPr>
        <w:t>感じてもらえれば</w:t>
      </w:r>
      <w:r w:rsidRPr="00535E39">
        <w:rPr>
          <w:rFonts w:ascii="宋体" w:hAnsi="宋体" w:cs="MS Mincho"/>
        </w:rPr>
        <w:t>嬉しいです。</w:t>
      </w:r>
    </w:p>
    <w:p w14:paraId="056F6D13"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日時：11月19日（土）10：30～12：00、15：30～17：00</w:t>
      </w:r>
    </w:p>
    <w:p w14:paraId="36ABDE03"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内容：手遊びや読み聞かせなどの実施と企画</w:t>
      </w:r>
    </w:p>
    <w:p w14:paraId="67359B3D"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問い合わせ：学生ボランティア担当の中塚までお願いします。</w:t>
      </w:r>
    </w:p>
    <w:p w14:paraId="0FC8D5E3"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電話：076-254-5367（平日9：30～17：30）</w:t>
      </w:r>
    </w:p>
    <w:p w14:paraId="16918992"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21. </w:t>
      </w:r>
      <w:r w:rsidRPr="00535E39">
        <w:rPr>
          <w:rFonts w:ascii="宋体" w:hAnsi="宋体" w:cs="MS Mincho"/>
        </w:rPr>
        <w:t>ボランティア活動はどんな人を募集しているか。</w:t>
      </w:r>
    </w:p>
    <w:p w14:paraId="121B1067"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先生になりたくない人</w:t>
      </w:r>
      <w:r w:rsidRPr="00535E39">
        <w:rPr>
          <w:rFonts w:ascii="宋体" w:hAnsi="宋体"/>
        </w:rPr>
        <w:tab/>
        <w:t xml:space="preserve">B. </w:t>
      </w:r>
      <w:r w:rsidRPr="00535E39">
        <w:rPr>
          <w:rFonts w:ascii="宋体" w:hAnsi="宋体" w:cs="MS Mincho"/>
        </w:rPr>
        <w:t>子供たち</w:t>
      </w:r>
    </w:p>
    <w:p w14:paraId="40C95D5A"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熱い気持ちを持った人</w:t>
      </w:r>
      <w:r w:rsidRPr="00535E39">
        <w:rPr>
          <w:rFonts w:ascii="宋体" w:hAnsi="宋体"/>
        </w:rPr>
        <w:tab/>
        <w:t xml:space="preserve">D. </w:t>
      </w:r>
      <w:r w:rsidRPr="00535E39">
        <w:rPr>
          <w:rFonts w:ascii="宋体" w:hAnsi="宋体" w:cs="MS Mincho"/>
        </w:rPr>
        <w:t>子供たちに絵本を読み聞かせる学生</w:t>
      </w:r>
    </w:p>
    <w:p w14:paraId="3F04CFB1"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22. </w:t>
      </w:r>
      <w:r w:rsidRPr="00535E39">
        <w:rPr>
          <w:rFonts w:ascii="宋体" w:hAnsi="宋体" w:cs="MS Mincho"/>
        </w:rPr>
        <w:t>このボランティア活動の目的は何か</w:t>
      </w:r>
    </w:p>
    <w:p w14:paraId="5229DD6F"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地域の皆様と繋がるため</w:t>
      </w:r>
    </w:p>
    <w:p w14:paraId="7050BDF7"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本と本屋を通じて子供の未来を作るため</w:t>
      </w:r>
    </w:p>
    <w:p w14:paraId="7CF4695A"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子供に読み聞かせの大切さを感じるため</w:t>
      </w:r>
    </w:p>
    <w:p w14:paraId="14BAB871"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社会に貢献するため</w:t>
      </w:r>
    </w:p>
    <w:p w14:paraId="73397C6C"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23. </w:t>
      </w:r>
      <w:r w:rsidRPr="00535E39">
        <w:rPr>
          <w:rFonts w:ascii="宋体" w:hAnsi="宋体" w:cs="MS Mincho"/>
        </w:rPr>
        <w:t>文中の（ア）に入るのにもっとも適当なものはどれか</w:t>
      </w:r>
    </w:p>
    <w:p w14:paraId="7AAFF702"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ともに</w:t>
      </w:r>
      <w:r w:rsidRPr="00535E39">
        <w:rPr>
          <w:rFonts w:ascii="宋体" w:hAnsi="宋体"/>
        </w:rPr>
        <w:tab/>
        <w:t xml:space="preserve">B. </w:t>
      </w:r>
      <w:r w:rsidRPr="00535E39">
        <w:rPr>
          <w:rFonts w:ascii="宋体" w:hAnsi="宋体" w:cs="MS Mincho"/>
        </w:rPr>
        <w:t>すでに</w:t>
      </w:r>
      <w:r w:rsidRPr="00535E39">
        <w:rPr>
          <w:rFonts w:ascii="宋体" w:hAnsi="宋体"/>
        </w:rPr>
        <w:tab/>
        <w:t xml:space="preserve">C. </w:t>
      </w:r>
      <w:r w:rsidRPr="00535E39">
        <w:rPr>
          <w:rFonts w:ascii="宋体" w:hAnsi="宋体" w:cs="MS Mincho"/>
        </w:rPr>
        <w:t>さきに</w:t>
      </w:r>
      <w:r w:rsidRPr="00535E39">
        <w:rPr>
          <w:rFonts w:ascii="宋体" w:hAnsi="宋体"/>
        </w:rPr>
        <w:tab/>
        <w:t xml:space="preserve">D. </w:t>
      </w:r>
      <w:r w:rsidRPr="00535E39">
        <w:rPr>
          <w:rFonts w:ascii="宋体" w:hAnsi="宋体" w:cs="MS Mincho"/>
        </w:rPr>
        <w:t>べつに</w:t>
      </w:r>
    </w:p>
    <w:p w14:paraId="70426459"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24. </w:t>
      </w:r>
      <w:r w:rsidRPr="00535E39">
        <w:rPr>
          <w:rFonts w:ascii="宋体" w:hAnsi="宋体" w:cs="MS Mincho"/>
        </w:rPr>
        <w:t>文中に①「</w:t>
      </w:r>
      <w:r w:rsidRPr="00535E39">
        <w:rPr>
          <w:rFonts w:ascii="宋体" w:hAnsi="宋体" w:cs="MS Mincho"/>
          <w:u w:val="single"/>
        </w:rPr>
        <w:t>感じてもらえれば</w:t>
      </w:r>
      <w:r w:rsidRPr="00535E39">
        <w:rPr>
          <w:rFonts w:ascii="宋体" w:hAnsi="宋体" w:cs="MS Mincho"/>
        </w:rPr>
        <w:t>」とあるが、感じることは何か</w:t>
      </w:r>
    </w:p>
    <w:p w14:paraId="6B33E66B"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ボランティア活動の大切さ</w:t>
      </w:r>
      <w:r w:rsidRPr="00535E39">
        <w:rPr>
          <w:rFonts w:ascii="宋体" w:hAnsi="宋体"/>
        </w:rPr>
        <w:tab/>
        <w:t xml:space="preserve">B. </w:t>
      </w:r>
      <w:r w:rsidRPr="00535E39">
        <w:rPr>
          <w:rFonts w:ascii="宋体" w:hAnsi="宋体" w:cs="MS Mincho"/>
        </w:rPr>
        <w:t>子供たちとの繋がり</w:t>
      </w:r>
    </w:p>
    <w:p w14:paraId="239C1106"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嬉しい気持ち</w:t>
      </w:r>
      <w:r w:rsidRPr="00535E39">
        <w:rPr>
          <w:rFonts w:ascii="宋体" w:hAnsi="宋体"/>
        </w:rPr>
        <w:tab/>
        <w:t xml:space="preserve">D. </w:t>
      </w:r>
      <w:r w:rsidRPr="00535E39">
        <w:rPr>
          <w:rFonts w:ascii="宋体" w:hAnsi="宋体" w:cs="MS Mincho"/>
        </w:rPr>
        <w:t>読み聞かせの喜び</w:t>
      </w:r>
    </w:p>
    <w:p w14:paraId="711732C8" w14:textId="77777777" w:rsidR="00AF33EB" w:rsidRPr="00535E39" w:rsidRDefault="00000000">
      <w:pPr>
        <w:spacing w:line="360" w:lineRule="auto"/>
        <w:jc w:val="left"/>
        <w:textAlignment w:val="center"/>
        <w:rPr>
          <w:rFonts w:ascii="宋体" w:hAnsi="宋体" w:hint="eastAsia"/>
        </w:rPr>
      </w:pPr>
      <w:r w:rsidRPr="00535E39">
        <w:rPr>
          <w:rFonts w:ascii="宋体" w:hAnsi="宋体"/>
        </w:rPr>
        <w:lastRenderedPageBreak/>
        <w:t xml:space="preserve">25. </w:t>
      </w:r>
      <w:r w:rsidRPr="00535E39">
        <w:rPr>
          <w:rFonts w:ascii="宋体" w:hAnsi="宋体" w:cs="MS Mincho"/>
        </w:rPr>
        <w:t>次のうちに、このボランティア活動に応募できるのはどの場合か。</w:t>
      </w:r>
    </w:p>
    <w:p w14:paraId="5AA169EA"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絵本に熱い気持ちを持って、週末の時間だけできる社会人</w:t>
      </w:r>
    </w:p>
    <w:p w14:paraId="29DE1692"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週末以外はボランティアができる教育専門の大学生</w:t>
      </w:r>
    </w:p>
    <w:p w14:paraId="22C40C4A"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子供が好きで、絵本の読み聞かせが得意な地元の専門学生</w:t>
      </w:r>
    </w:p>
    <w:p w14:paraId="6D749E1E"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メールで中塚まで問い合わせる大学生</w:t>
      </w:r>
    </w:p>
    <w:p w14:paraId="361FCD3B" w14:textId="77777777" w:rsidR="00AF33EB" w:rsidRPr="00535E39" w:rsidRDefault="00000000">
      <w:pPr>
        <w:spacing w:line="360" w:lineRule="auto"/>
        <w:textAlignment w:val="center"/>
        <w:rPr>
          <w:rFonts w:ascii="宋体" w:hAnsi="宋体" w:hint="eastAsia"/>
        </w:rPr>
      </w:pPr>
      <w:r w:rsidRPr="00535E39">
        <w:rPr>
          <w:rFonts w:ascii="宋体" w:hAnsi="宋体"/>
        </w:rPr>
        <w:t>【答案】21. D    22. B    23. A    24. B    25. C</w:t>
      </w:r>
    </w:p>
    <w:p w14:paraId="28F88C82" w14:textId="77777777" w:rsidR="00AF33EB" w:rsidRPr="00535E39" w:rsidRDefault="00AF33EB">
      <w:pPr>
        <w:spacing w:line="285" w:lineRule="auto"/>
        <w:textAlignment w:val="center"/>
        <w:rPr>
          <w:rFonts w:ascii="宋体" w:hAnsi="宋体" w:hint="eastAsia"/>
        </w:rPr>
      </w:pPr>
    </w:p>
    <w:p w14:paraId="2BBCC9CE" w14:textId="77777777" w:rsidR="00AF33EB" w:rsidRPr="00535E39" w:rsidRDefault="00000000">
      <w:pPr>
        <w:spacing w:line="285" w:lineRule="auto"/>
        <w:jc w:val="center"/>
        <w:textAlignment w:val="center"/>
        <w:rPr>
          <w:rFonts w:ascii="宋体" w:hAnsi="宋体" w:hint="eastAsia"/>
        </w:rPr>
      </w:pPr>
      <w:r w:rsidRPr="00535E39">
        <w:rPr>
          <w:rFonts w:ascii="宋体" w:hAnsi="宋体"/>
        </w:rPr>
        <w:t>（二）</w:t>
      </w:r>
    </w:p>
    <w:p w14:paraId="1F61CFB8"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日本の電車は時刻表の通りに走ると聞いていたが、初めて新幹線に乗ったときも、駅に着く時間がぴったりだったので、驚いた。速い速度で長い距離を走っているのに、ほかの電車と同じように走られ、</w:t>
      </w:r>
      <w:r w:rsidRPr="00535E39">
        <w:rPr>
          <w:rFonts w:ascii="宋体" w:hAnsi="宋体" w:cs="MS Mincho"/>
          <w:u w:val="single"/>
        </w:rPr>
        <w:t>本当にすごいと思った</w:t>
      </w:r>
      <w:r w:rsidRPr="00535E39">
        <w:rPr>
          <w:rFonts w:ascii="宋体" w:hAnsi="宋体" w:cs="MS Mincho"/>
        </w:rPr>
        <w:t>。何百キロもある長い距離を遅れたり早すぎたりせずに、どうやって走っているのだろう。鉄道会社に勤めている知り合いに聞いてみた。</w:t>
      </w:r>
    </w:p>
    <w:p w14:paraId="650C38EE"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u w:val="single"/>
        </w:rPr>
        <w:t>聞いて驚いた</w:t>
      </w:r>
      <w:r w:rsidRPr="00535E39">
        <w:rPr>
          <w:rFonts w:ascii="宋体" w:hAnsi="宋体" w:cs="MS Mincho"/>
        </w:rPr>
        <w:t>のだが、新幹線は、停車する駅の到着時間、出発時間だけではなく、停車しない駅を通り過ぎる時間も、8時5分15秒や8時5分30秒のように、15秒単位で決まっているのだそうだ。運転士はその細かく決められた時間を守るため、いつも</w:t>
      </w:r>
      <w:r w:rsidRPr="00535E39">
        <w:rPr>
          <w:rFonts w:ascii="宋体" w:hAnsi="宋体" w:cs="MS Mincho"/>
          <w:u w:val="single"/>
        </w:rPr>
        <w:t>速度を考えながら運転している</w:t>
      </w:r>
      <w:r w:rsidRPr="00535E39">
        <w:rPr>
          <w:rFonts w:ascii="宋体" w:hAnsi="宋体" w:cs="MS Mincho"/>
        </w:rPr>
        <w:t>。停車駅の数キロメートル前からホームに入るまでは、コンピューターが速度を決めて運転するが、（ア）、運転士が運転する。次の駅に着くまでの残り時間と距離をいつも意識し、頭の中で一番適当な速度を計算して走らせているのだそうだ。最後にホームの決まった位置に電車を止めるのも、運転士だ。</w:t>
      </w:r>
    </w:p>
    <w:p w14:paraId="4EFD02C2"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運転士になるためには、厳しいトレーニングが必要で、特に距離と時間から適当な速度を計算する訓練をしっかり受けなければならないそうだ。新幹線が時刻表の通りに走れるのは、運転士の厳しいトレーニングのおかげなのだ。</w:t>
      </w:r>
    </w:p>
    <w:p w14:paraId="36E6887C"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この話を聞いてから、新幹線に乗ると、速度が微妙に変わるたびに、「ああ、今、運転士は適当な速度を計算して、速度を変えたんだ。」と思い、旅が以前より楽しめるようになった。</w:t>
      </w:r>
    </w:p>
    <w:p w14:paraId="77B905E7"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26. </w:t>
      </w:r>
      <w:r w:rsidRPr="00535E39">
        <w:rPr>
          <w:rFonts w:ascii="宋体" w:hAnsi="宋体" w:cs="MS Mincho"/>
        </w:rPr>
        <w:t>文中に「</w:t>
      </w:r>
      <w:r w:rsidRPr="00535E39">
        <w:rPr>
          <w:rFonts w:ascii="宋体" w:hAnsi="宋体" w:cs="MS Mincho"/>
          <w:u w:val="single"/>
        </w:rPr>
        <w:t>本当にすごいと思った</w:t>
      </w:r>
      <w:r w:rsidRPr="00535E39">
        <w:rPr>
          <w:rFonts w:ascii="宋体" w:hAnsi="宋体" w:cs="MS Mincho"/>
        </w:rPr>
        <w:t>」とあるが、筆者は何をすごいと思ったか。</w:t>
      </w:r>
    </w:p>
    <w:p w14:paraId="27124AFF"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新幹線が時間ぴったりに走っていること</w:t>
      </w:r>
    </w:p>
    <w:p w14:paraId="216D338B"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新幹線が速い速度で長い距離を走っていること</w:t>
      </w:r>
    </w:p>
    <w:p w14:paraId="62B782B6"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新幹線以外の電車が時間ぴったりに走っていること</w:t>
      </w:r>
    </w:p>
    <w:p w14:paraId="108C6EB0"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新幹線以外の電車がかなり長い距離を走っていること</w:t>
      </w:r>
    </w:p>
    <w:p w14:paraId="54BA9C25"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27. </w:t>
      </w:r>
      <w:r w:rsidRPr="00535E39">
        <w:rPr>
          <w:rFonts w:ascii="宋体" w:hAnsi="宋体" w:cs="MS Mincho"/>
        </w:rPr>
        <w:t>文中に「</w:t>
      </w:r>
      <w:r w:rsidRPr="00535E39">
        <w:rPr>
          <w:rFonts w:ascii="宋体" w:hAnsi="宋体" w:cs="MS Mincho"/>
          <w:u w:val="single"/>
        </w:rPr>
        <w:t>聞いて驚いた</w:t>
      </w:r>
      <w:r w:rsidRPr="00535E39">
        <w:rPr>
          <w:rFonts w:ascii="宋体" w:hAnsi="宋体" w:cs="MS Mincho"/>
        </w:rPr>
        <w:t>」とあるが、何に驚いたか。</w:t>
      </w:r>
    </w:p>
    <w:p w14:paraId="7BA161FC"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到着、出発時間、駅を通り過ぎる時間をコンピューターが計算していたこと</w:t>
      </w:r>
    </w:p>
    <w:p w14:paraId="6E208A11" w14:textId="77777777" w:rsidR="00AF33EB" w:rsidRPr="00535E39" w:rsidRDefault="00000000">
      <w:pPr>
        <w:spacing w:line="360" w:lineRule="auto"/>
        <w:jc w:val="left"/>
        <w:textAlignment w:val="center"/>
        <w:rPr>
          <w:rFonts w:ascii="宋体" w:hAnsi="宋体" w:hint="eastAsia"/>
        </w:rPr>
      </w:pPr>
      <w:r w:rsidRPr="00535E39">
        <w:rPr>
          <w:rFonts w:ascii="宋体" w:hAnsi="宋体"/>
        </w:rPr>
        <w:lastRenderedPageBreak/>
        <w:t xml:space="preserve">B. </w:t>
      </w:r>
      <w:r w:rsidRPr="00535E39">
        <w:rPr>
          <w:rFonts w:ascii="宋体" w:hAnsi="宋体" w:cs="MS Mincho"/>
        </w:rPr>
        <w:t>到着、出発時間、駅を通り過ぎる時間が非常に細かく決められていること</w:t>
      </w:r>
    </w:p>
    <w:p w14:paraId="11DB440C"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到着、出発時間、駅を通り過ぎる時間が駅の時刻表に書かれていること</w:t>
      </w:r>
    </w:p>
    <w:p w14:paraId="36131A79"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到着、出発時間、駅を通り過ぎる時間を知り合いが決めていたこと</w:t>
      </w:r>
    </w:p>
    <w:p w14:paraId="3DF7C115"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28. </w:t>
      </w:r>
      <w:r w:rsidRPr="00535E39">
        <w:rPr>
          <w:rFonts w:ascii="宋体" w:hAnsi="宋体" w:cs="MS Mincho"/>
        </w:rPr>
        <w:t>文中に「</w:t>
      </w:r>
      <w:r w:rsidRPr="00535E39">
        <w:rPr>
          <w:rFonts w:ascii="宋体" w:hAnsi="宋体" w:cs="MS Mincho"/>
          <w:u w:val="single"/>
        </w:rPr>
        <w:t>速度を考えながら運転している</w:t>
      </w:r>
      <w:r w:rsidRPr="00535E39">
        <w:rPr>
          <w:rFonts w:ascii="宋体" w:hAnsi="宋体" w:cs="MS Mincho"/>
        </w:rPr>
        <w:t>」とあるが、運転士はどんな訓練を受けるか。</w:t>
      </w:r>
    </w:p>
    <w:p w14:paraId="4FC8CCD3"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距離と時間から、頭の中でちょうどよい速度を計算する訓練</w:t>
      </w:r>
    </w:p>
    <w:p w14:paraId="0C1AD250"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コンピューターで、距離と時間から適当な速度を計算すること</w:t>
      </w:r>
    </w:p>
    <w:p w14:paraId="68D378DD"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コンピューターが計算して決めた速度を守って、時刻表の通りに運転する訓練</w:t>
      </w:r>
    </w:p>
    <w:p w14:paraId="106645EC"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正しい位置に止められるようにホームに入るまでの速度を計算して運転する訓練</w:t>
      </w:r>
    </w:p>
    <w:p w14:paraId="3D5D5A34"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29. </w:t>
      </w:r>
      <w:r w:rsidRPr="00535E39">
        <w:rPr>
          <w:rFonts w:ascii="宋体" w:hAnsi="宋体" w:cs="MS Mincho"/>
        </w:rPr>
        <w:t>文中の（ア）のところに入れるのに、最も適当なものはどれか。</w:t>
      </w:r>
    </w:p>
    <w:p w14:paraId="6048470D"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ところで</w:t>
      </w:r>
      <w:r w:rsidRPr="00535E39">
        <w:rPr>
          <w:rFonts w:ascii="宋体" w:hAnsi="宋体"/>
        </w:rPr>
        <w:tab/>
        <w:t xml:space="preserve">B. </w:t>
      </w:r>
      <w:r w:rsidRPr="00535E39">
        <w:rPr>
          <w:rFonts w:ascii="宋体" w:hAnsi="宋体" w:cs="MS Mincho"/>
        </w:rPr>
        <w:t>例えば</w:t>
      </w:r>
      <w:r w:rsidRPr="00535E39">
        <w:rPr>
          <w:rFonts w:ascii="宋体" w:hAnsi="宋体"/>
        </w:rPr>
        <w:tab/>
        <w:t xml:space="preserve">C. </w:t>
      </w:r>
      <w:r w:rsidRPr="00535E39">
        <w:rPr>
          <w:rFonts w:ascii="宋体" w:hAnsi="宋体" w:cs="MS Mincho"/>
        </w:rPr>
        <w:t>それ以上は</w:t>
      </w:r>
      <w:r w:rsidRPr="00535E39">
        <w:rPr>
          <w:rFonts w:ascii="宋体" w:hAnsi="宋体"/>
        </w:rPr>
        <w:tab/>
        <w:t xml:space="preserve">D. </w:t>
      </w:r>
      <w:r w:rsidRPr="00535E39">
        <w:rPr>
          <w:rFonts w:ascii="宋体" w:hAnsi="宋体" w:cs="MS Mincho"/>
        </w:rPr>
        <w:t>あるいは</w:t>
      </w:r>
    </w:p>
    <w:p w14:paraId="33A897DD"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30. </w:t>
      </w:r>
      <w:r w:rsidRPr="00535E39">
        <w:rPr>
          <w:rFonts w:ascii="宋体" w:hAnsi="宋体" w:cs="MS Mincho"/>
        </w:rPr>
        <w:t>この文章を書いた人が最も言いたいことは何か。</w:t>
      </w:r>
    </w:p>
    <w:p w14:paraId="32EDF4B5"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コンピューターによる正しい速度計算が、新幹線を時刻表の通りに走らせているのだ</w:t>
      </w:r>
    </w:p>
    <w:p w14:paraId="4547E051"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ほかの電車よりも微妙な速度の変化を楽しむことができるのが、日本の新幹線なのである</w:t>
      </w:r>
    </w:p>
    <w:p w14:paraId="40C7302D"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厳しい訓練を受けた運転士が速度計算をしているから、新幹線は時刻表の通りに走れるのだ</w:t>
      </w:r>
    </w:p>
    <w:p w14:paraId="6CA4C9A8"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新幹線を時間の通りに運転することができない運転士は、厳しいトレーニングが必要である</w:t>
      </w:r>
    </w:p>
    <w:p w14:paraId="7B445C46" w14:textId="77777777" w:rsidR="00AF33EB" w:rsidRPr="00535E39" w:rsidRDefault="00000000">
      <w:pPr>
        <w:spacing w:line="360" w:lineRule="auto"/>
        <w:textAlignment w:val="center"/>
        <w:rPr>
          <w:rFonts w:ascii="宋体" w:hAnsi="宋体" w:hint="eastAsia"/>
        </w:rPr>
      </w:pPr>
      <w:r w:rsidRPr="00535E39">
        <w:rPr>
          <w:rFonts w:ascii="宋体" w:hAnsi="宋体"/>
        </w:rPr>
        <w:t>【答案】26. A    27. B    28. A    29. C    30. C</w:t>
      </w:r>
    </w:p>
    <w:p w14:paraId="5FD07E08" w14:textId="77777777" w:rsidR="00AF33EB" w:rsidRPr="00535E39" w:rsidRDefault="00AF33EB">
      <w:pPr>
        <w:spacing w:line="285" w:lineRule="auto"/>
        <w:textAlignment w:val="center"/>
        <w:rPr>
          <w:rFonts w:ascii="宋体" w:hAnsi="宋体" w:hint="eastAsia"/>
        </w:rPr>
      </w:pPr>
    </w:p>
    <w:p w14:paraId="16512DAC" w14:textId="77777777" w:rsidR="00AF33EB" w:rsidRPr="00535E39" w:rsidRDefault="00000000">
      <w:pPr>
        <w:spacing w:line="285" w:lineRule="auto"/>
        <w:jc w:val="center"/>
        <w:textAlignment w:val="center"/>
        <w:rPr>
          <w:rFonts w:ascii="宋体" w:hAnsi="宋体" w:hint="eastAsia"/>
        </w:rPr>
      </w:pPr>
      <w:r w:rsidRPr="00535E39">
        <w:rPr>
          <w:rFonts w:ascii="宋体" w:hAnsi="宋体"/>
        </w:rPr>
        <w:t>（三）</w:t>
      </w:r>
    </w:p>
    <w:p w14:paraId="41949182"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京都の嵯峨野は竹林で知られるが、近年、放置された竹が密集して倒れやすくなり、景観悪化や土砂災害の危険が問題になっている。そこで、地元の高校生たちが立ち上がった。</w:t>
      </w:r>
    </w:p>
    <w:p w14:paraId="73741B9B"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高校2年の佐藤美咲さんは、祖父が竹林を整備</w:t>
      </w:r>
      <w:r w:rsidRPr="00535E39">
        <w:rPr>
          <w:rFonts w:ascii="宋体" w:hAnsi="宋体"/>
        </w:rPr>
        <w:t>（维护）</w:t>
      </w:r>
      <w:r w:rsidRPr="00535E39">
        <w:rPr>
          <w:rFonts w:ascii="宋体" w:hAnsi="宋体" w:cs="MS Mincho"/>
        </w:rPr>
        <w:t>していた影響で幼い頃から竹に親しんできた。「気づけば祖父の世代が整備をやめ、竹が荒れ始めていた。」美咲さんは同級生に呼びかけ、月に一度、竹林の間伐活動を始めた。</w:t>
      </w:r>
    </w:p>
    <w:p w14:paraId="54A484E5"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活動は簡単ではない。竹を切るには許可が必要で、運び出しも重労働だ。最初は数人だった参加者は、地域のニュースで取り上げられるうちに、他校の生徒や大人のボランティアも含めて三十人以上に増えた。</w:t>
      </w:r>
    </w:p>
    <w:p w14:paraId="7974DAAF"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u w:val="single"/>
        </w:rPr>
        <w:t>彼女たちの活動の特徴</w:t>
      </w:r>
      <w:r w:rsidRPr="00535E39">
        <w:rPr>
          <w:rFonts w:ascii="宋体" w:hAnsi="宋体" w:cs="MS Mincho"/>
        </w:rPr>
        <w:t>は、ただ竹を減らすのではない点にある。切った竹は伝統工芸「竹細工」の材料として地元の職人に提供し、使えない部分は堆肥として農家に還元している。「竹林を守ることは、この土地の文化を守ることにもつながるんです。」</w:t>
      </w:r>
    </w:p>
    <w:p w14:paraId="72ED00BE"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去年の秋、彼女たちは小学生向けの竹林体験教室を開いた。子供たちが竹の音に耳を澄ませる姿を見</w:t>
      </w:r>
      <w:r w:rsidRPr="00535E39">
        <w:rPr>
          <w:rFonts w:ascii="宋体" w:hAnsi="宋体" w:cs="MS Mincho"/>
        </w:rPr>
        <w:lastRenderedPageBreak/>
        <w:t>て、美咲さんは幼い日に感じた驚きを思い出したという。</w:t>
      </w:r>
    </w:p>
    <w:p w14:paraId="1A099348"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「将来、この音が消えてしまったら、嵯峨野は嵯峨野でなくなってしまう。（ア）、私たちはこの音を次の世代に届けたい。」</w:t>
      </w:r>
    </w:p>
    <w:p w14:paraId="674285FB"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31. </w:t>
      </w:r>
      <w:r w:rsidRPr="00535E39">
        <w:rPr>
          <w:rFonts w:ascii="宋体" w:hAnsi="宋体" w:cs="MS Mincho"/>
        </w:rPr>
        <w:t>佐藤美咲さんが竹林の整備活動を始めた直接的なきっかけは何か。</w:t>
      </w:r>
    </w:p>
    <w:p w14:paraId="72192BB0"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祖父から竹林を引き継ぐように言われたから</w:t>
      </w:r>
    </w:p>
    <w:p w14:paraId="57BB1314"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小学生向けの体験教室を開くように学校から依頼されたから</w:t>
      </w:r>
    </w:p>
    <w:p w14:paraId="7CA35B3D"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竹林の放置による景観悪化や災害リスクを身近に感じたから</w:t>
      </w:r>
    </w:p>
    <w:p w14:paraId="600B9D38"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竹細工の材料を提供してほしいと地元の職人から頼まれたから</w:t>
      </w:r>
    </w:p>
    <w:p w14:paraId="406960C4"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32. </w:t>
      </w:r>
      <w:r w:rsidRPr="00535E39">
        <w:rPr>
          <w:rFonts w:ascii="宋体" w:hAnsi="宋体" w:cs="MS Mincho"/>
        </w:rPr>
        <w:t>文中の「</w:t>
      </w:r>
      <w:r w:rsidRPr="00535E39">
        <w:rPr>
          <w:rFonts w:ascii="宋体" w:hAnsi="宋体" w:cs="MS Mincho"/>
          <w:u w:val="single"/>
        </w:rPr>
        <w:t>彼女たちの活動の特徴</w:t>
      </w:r>
      <w:r w:rsidRPr="00535E39">
        <w:rPr>
          <w:rFonts w:ascii="宋体" w:hAnsi="宋体" w:cs="MS Mincho"/>
        </w:rPr>
        <w:t>」は、何を指すか。</w:t>
      </w:r>
    </w:p>
    <w:p w14:paraId="5E843AE0"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竹林をすべて伐採して、観光客を増やすこと</w:t>
      </w:r>
    </w:p>
    <w:p w14:paraId="7B6E515F"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小学生に竹の切り方を教える体験教室を開くこと</w:t>
      </w:r>
    </w:p>
    <w:p w14:paraId="22C7D6C4"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地域のニュースで活動を宣伝し、参加者を集めること</w:t>
      </w:r>
    </w:p>
    <w:p w14:paraId="0883E912"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竹を切るだけでなく、地域の伝統や資源と結びつけること</w:t>
      </w:r>
    </w:p>
    <w:p w14:paraId="51B286A8"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33. </w:t>
      </w:r>
      <w:r w:rsidRPr="00535E39">
        <w:rPr>
          <w:rFonts w:ascii="宋体" w:hAnsi="宋体" w:cs="MS Mincho"/>
        </w:rPr>
        <w:t>文中の（ア）に入れるのに最も適当なものはどれか。</w:t>
      </w:r>
    </w:p>
    <w:p w14:paraId="20F503A2"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しかし</w:t>
      </w:r>
      <w:r w:rsidRPr="00535E39">
        <w:rPr>
          <w:rFonts w:ascii="宋体" w:hAnsi="宋体"/>
        </w:rPr>
        <w:tab/>
        <w:t xml:space="preserve">B. </w:t>
      </w:r>
      <w:r w:rsidRPr="00535E39">
        <w:rPr>
          <w:rFonts w:ascii="宋体" w:hAnsi="宋体" w:cs="MS Mincho"/>
        </w:rPr>
        <w:t>また</w:t>
      </w:r>
      <w:r w:rsidRPr="00535E39">
        <w:rPr>
          <w:rFonts w:ascii="宋体" w:hAnsi="宋体"/>
        </w:rPr>
        <w:tab/>
        <w:t xml:space="preserve">C. </w:t>
      </w:r>
      <w:r w:rsidRPr="00535E39">
        <w:rPr>
          <w:rFonts w:ascii="宋体" w:hAnsi="宋体" w:cs="MS Mincho"/>
        </w:rPr>
        <w:t>だからこそ</w:t>
      </w:r>
      <w:r w:rsidRPr="00535E39">
        <w:rPr>
          <w:rFonts w:ascii="宋体" w:hAnsi="宋体"/>
        </w:rPr>
        <w:tab/>
        <w:t xml:space="preserve">D. </w:t>
      </w:r>
      <w:r w:rsidRPr="00535E39">
        <w:rPr>
          <w:rFonts w:ascii="宋体" w:hAnsi="宋体" w:cs="MS Mincho"/>
        </w:rPr>
        <w:t>ところで</w:t>
      </w:r>
    </w:p>
    <w:p w14:paraId="52443398"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34. </w:t>
      </w:r>
      <w:r w:rsidRPr="00535E39">
        <w:rPr>
          <w:rFonts w:ascii="宋体" w:hAnsi="宋体" w:cs="MS Mincho"/>
        </w:rPr>
        <w:t>文章の内容に合っているのはどれか。</w:t>
      </w:r>
    </w:p>
    <w:p w14:paraId="2AA70A83"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活動の参加者は地域での報道後、多くなった。</w:t>
      </w:r>
    </w:p>
    <w:p w14:paraId="2CC5B00D"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切った竹はすべて伝統工芸の材料として利用されている。</w:t>
      </w:r>
    </w:p>
    <w:p w14:paraId="52B8C339"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美咲さんは小学生の時の体験をきっかけに活動を始めた。</w:t>
      </w:r>
    </w:p>
    <w:p w14:paraId="78453646"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活動は最初から大人のボランティアが多く参加していた。</w:t>
      </w:r>
    </w:p>
    <w:p w14:paraId="0E176DF3"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35. </w:t>
      </w:r>
      <w:r w:rsidRPr="00535E39">
        <w:rPr>
          <w:rFonts w:ascii="宋体" w:hAnsi="宋体" w:cs="MS Mincho"/>
        </w:rPr>
        <w:t>この文章に最も適当なタイトルはどれか。</w:t>
      </w:r>
    </w:p>
    <w:p w14:paraId="59C36275"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竹細工の技術を未来へ</w:t>
      </w:r>
      <w:r w:rsidRPr="00535E39">
        <w:rPr>
          <w:rFonts w:ascii="宋体" w:hAnsi="宋体"/>
        </w:rPr>
        <w:tab/>
        <w:t xml:space="preserve">B. </w:t>
      </w:r>
      <w:r w:rsidRPr="00535E39">
        <w:rPr>
          <w:rFonts w:ascii="宋体" w:hAnsi="宋体" w:cs="MS Mincho"/>
        </w:rPr>
        <w:t>地域の竹文化を次世代に届ける</w:t>
      </w:r>
    </w:p>
    <w:p w14:paraId="02AEFF0A"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消えゆく竹林一一観光地の危機</w:t>
      </w:r>
      <w:r w:rsidRPr="00535E39">
        <w:rPr>
          <w:rFonts w:ascii="宋体" w:hAnsi="宋体"/>
        </w:rPr>
        <w:tab/>
        <w:t xml:space="preserve">D. </w:t>
      </w:r>
      <w:r w:rsidRPr="00535E39">
        <w:rPr>
          <w:rFonts w:ascii="宋体" w:hAnsi="宋体" w:cs="MS Mincho"/>
        </w:rPr>
        <w:t>地域ボランティアの課題と展望</w:t>
      </w:r>
    </w:p>
    <w:p w14:paraId="4674CAD8" w14:textId="77777777" w:rsidR="00AF33EB" w:rsidRPr="00535E39" w:rsidRDefault="00000000">
      <w:pPr>
        <w:spacing w:line="360" w:lineRule="auto"/>
        <w:textAlignment w:val="center"/>
        <w:rPr>
          <w:rFonts w:ascii="宋体" w:hAnsi="宋体" w:hint="eastAsia"/>
        </w:rPr>
      </w:pPr>
      <w:r w:rsidRPr="00535E39">
        <w:rPr>
          <w:rFonts w:ascii="宋体" w:hAnsi="宋体"/>
        </w:rPr>
        <w:t>【答案】31. C    32. D    33. C    34. A    35. B</w:t>
      </w:r>
    </w:p>
    <w:p w14:paraId="42B8F0F5" w14:textId="77777777" w:rsidR="00AF33EB" w:rsidRPr="00535E39" w:rsidRDefault="00000000">
      <w:pPr>
        <w:spacing w:line="285" w:lineRule="auto"/>
        <w:jc w:val="center"/>
        <w:textAlignment w:val="center"/>
        <w:rPr>
          <w:rFonts w:ascii="宋体" w:hAnsi="宋体" w:hint="eastAsia"/>
        </w:rPr>
      </w:pPr>
      <w:r w:rsidRPr="00535E39">
        <w:rPr>
          <w:rFonts w:ascii="宋体" w:hAnsi="宋体"/>
        </w:rPr>
        <w:t>（四）</w:t>
      </w:r>
    </w:p>
    <w:p w14:paraId="0121193B" w14:textId="77777777" w:rsidR="00AF33EB" w:rsidRPr="00535E39" w:rsidRDefault="00000000">
      <w:pPr>
        <w:spacing w:line="360" w:lineRule="auto"/>
        <w:ind w:firstLine="225"/>
        <w:jc w:val="left"/>
        <w:textAlignment w:val="center"/>
        <w:rPr>
          <w:rFonts w:ascii="宋体" w:hAnsi="宋体" w:hint="eastAsia"/>
        </w:rPr>
      </w:pPr>
      <w:r w:rsidRPr="00535E39">
        <w:rPr>
          <w:rFonts w:ascii="宋体" w:hAnsi="宋体" w:cs="MS Mincho"/>
        </w:rPr>
        <w:t>私たちは世代的に、子どもの頃に「結果」を求められたり、「結果」を見せつけないと、やっていけないと思わされてきた。</w:t>
      </w:r>
      <w:r w:rsidRPr="00535E39">
        <w:rPr>
          <w:rFonts w:ascii="宋体" w:hAnsi="宋体" w:cs="MS Mincho"/>
          <w:u w:val="single"/>
        </w:rPr>
        <w:t>（ア）</w:t>
      </w:r>
      <w:r w:rsidRPr="00535E39">
        <w:rPr>
          <w:rFonts w:ascii="宋体" w:hAnsi="宋体" w:cs="MS Mincho"/>
        </w:rPr>
        <w:t>、大人になってからも「何かを始める」には、結果を出す必要があると思い込んで②いる人も多い。</w:t>
      </w:r>
    </w:p>
    <w:p w14:paraId="406F6B9C" w14:textId="77777777" w:rsidR="00AF33EB" w:rsidRPr="00535E39" w:rsidRDefault="00000000">
      <w:pPr>
        <w:spacing w:line="360" w:lineRule="auto"/>
        <w:ind w:firstLine="210"/>
        <w:jc w:val="left"/>
        <w:textAlignment w:val="center"/>
        <w:rPr>
          <w:rFonts w:ascii="宋体" w:hAnsi="宋体" w:hint="eastAsia"/>
        </w:rPr>
      </w:pPr>
      <w:r w:rsidRPr="00535E39">
        <w:rPr>
          <w:rFonts w:ascii="宋体" w:hAnsi="宋体" w:cs="MS Mincho"/>
        </w:rPr>
        <w:t>「それをやって何か結果は出るの？」や「人に認められるような何か。」など、</w:t>
      </w:r>
      <w:r w:rsidRPr="00535E39">
        <w:rPr>
          <w:rFonts w:ascii="宋体" w:hAnsi="宋体" w:cs="MS Mincho"/>
          <w:u w:val="single"/>
        </w:rPr>
        <w:t>そういうもの</w:t>
      </w:r>
      <w:r w:rsidRPr="00535E39">
        <w:rPr>
          <w:rFonts w:ascii="宋体" w:hAnsi="宋体" w:cs="MS Mincho"/>
        </w:rPr>
        <w:t>しか価値がないと思っていたことから、「上手にできるもの」を「好きなこと」に、「上手ではない、人に認めら</w:t>
      </w:r>
      <w:r w:rsidRPr="00535E39">
        <w:rPr>
          <w:rFonts w:ascii="宋体" w:hAnsi="宋体" w:cs="MS Mincho"/>
        </w:rPr>
        <w:lastRenderedPageBreak/>
        <w:t>れないもの」を「嫌いなこと」に変化しているだろうか。</w:t>
      </w:r>
    </w:p>
    <w:p w14:paraId="07B574F8" w14:textId="77777777" w:rsidR="00AF33EB" w:rsidRPr="00535E39" w:rsidRDefault="00000000">
      <w:pPr>
        <w:spacing w:line="360" w:lineRule="auto"/>
        <w:ind w:firstLine="210"/>
        <w:jc w:val="left"/>
        <w:textAlignment w:val="center"/>
        <w:rPr>
          <w:rFonts w:ascii="宋体" w:hAnsi="宋体" w:hint="eastAsia"/>
        </w:rPr>
      </w:pPr>
      <w:r w:rsidRPr="00535E39">
        <w:rPr>
          <w:rFonts w:ascii="宋体" w:hAnsi="宋体" w:cs="MS Mincho"/>
        </w:rPr>
        <w:t>このように、大人になると、自分の「好きなこと」が「上手にできること」とイコールになってしまっていることもある。これは</w:t>
      </w:r>
      <w:r w:rsidRPr="00535E39">
        <w:rPr>
          <w:rFonts w:ascii="宋体" w:hAnsi="宋体" w:cs="MS Mincho"/>
          <w:u w:val="single"/>
        </w:rPr>
        <w:t>純粋な「好きなこと」</w:t>
      </w:r>
      <w:r w:rsidRPr="00535E39">
        <w:rPr>
          <w:rFonts w:ascii="宋体" w:hAnsi="宋体" w:cs="MS Mincho"/>
        </w:rPr>
        <w:t>ではなく、誇れる自分を表してくれる「名刺」のようなものにすり替えているだけだ。でも、子どもの頃、私たちがやっていたのは、人が認める、認めないことではなかったよね。意味がなくても、結果が出なくても、それをする「過程」がただ単に好きだった。</w:t>
      </w:r>
    </w:p>
    <w:p w14:paraId="0268C5A6" w14:textId="77777777" w:rsidR="00AF33EB" w:rsidRPr="00535E39" w:rsidRDefault="00000000">
      <w:pPr>
        <w:spacing w:line="360" w:lineRule="auto"/>
        <w:ind w:firstLine="210"/>
        <w:jc w:val="left"/>
        <w:textAlignment w:val="center"/>
        <w:rPr>
          <w:rFonts w:ascii="宋体" w:hAnsi="宋体" w:hint="eastAsia"/>
        </w:rPr>
      </w:pPr>
      <w:r w:rsidRPr="00535E39">
        <w:rPr>
          <w:rFonts w:ascii="宋体" w:hAnsi="宋体" w:cs="MS Mincho"/>
        </w:rPr>
        <w:t>そんな風に、「結果」ではなく、ただの「遊び」で「好き」を表現していた頃に戻ろう。誰かどう思っても「私はこれが好き」に戻すのだ。真の創造性は、このような純粋な遊びの意識の中にある。</w:t>
      </w:r>
    </w:p>
    <w:p w14:paraId="5A8C695E" w14:textId="77777777" w:rsidR="00AF33EB" w:rsidRPr="00535E39" w:rsidRDefault="00000000">
      <w:pPr>
        <w:spacing w:line="360" w:lineRule="auto"/>
        <w:ind w:firstLine="210"/>
        <w:jc w:val="left"/>
        <w:textAlignment w:val="center"/>
        <w:rPr>
          <w:rFonts w:ascii="宋体" w:hAnsi="宋体" w:hint="eastAsia"/>
        </w:rPr>
      </w:pPr>
      <w:r w:rsidRPr="00535E39">
        <w:rPr>
          <w:rFonts w:ascii="宋体" w:hAnsi="宋体" w:cs="MS Mincho"/>
        </w:rPr>
        <w:t>考えてみれば、「</w:t>
      </w:r>
      <w:r w:rsidRPr="00535E39">
        <w:rPr>
          <w:rFonts w:ascii="宋体" w:hAnsi="宋体" w:cs="MS Mincho"/>
          <w:u w:val="single"/>
        </w:rPr>
        <w:t>上手にできるから好き</w:t>
      </w:r>
      <w:r w:rsidRPr="00535E39">
        <w:rPr>
          <w:rFonts w:ascii="宋体" w:hAnsi="宋体" w:cs="MS Mincho"/>
        </w:rPr>
        <w:t>」になっていたのは、まさに何事にも親から「結果」を求められたからだ。親世代自体が、そのまた前の世代から担わされた犠牲からくる嫉妬、または反動の期待のような「お荷物」だったのだね。そんな「お荷物」を捨てて、自分の内側で「私が好きなもの」を復活させよう。好きなものは、「できる自信があるもの、得意なもの」でなくてもいい。「私が好きなもの」だからやり続けると、自然と得意なものに変化している。もし、あなたの中で「『できる、得意』だから好き」になっていたら、それに気づいて意識を変えていこう。</w:t>
      </w:r>
    </w:p>
    <w:p w14:paraId="0ABD7B8D"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注：</w:t>
      </w:r>
    </w:p>
    <w:p w14:paraId="2650F96C"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①見せつける：</w:t>
      </w:r>
      <w:r w:rsidRPr="00535E39">
        <w:rPr>
          <w:rFonts w:ascii="宋体" w:hAnsi="宋体"/>
        </w:rPr>
        <w:t>显摆，卖弄</w:t>
      </w:r>
    </w:p>
    <w:p w14:paraId="1D552F43"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②思い込むむ：</w:t>
      </w:r>
      <w:r w:rsidRPr="00535E39">
        <w:rPr>
          <w:rFonts w:ascii="宋体" w:hAnsi="宋体"/>
        </w:rPr>
        <w:t>深信，确信</w:t>
      </w:r>
    </w:p>
    <w:p w14:paraId="646C6389"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③すり替える：</w:t>
      </w:r>
      <w:r w:rsidRPr="00535E39">
        <w:rPr>
          <w:rFonts w:ascii="宋体" w:hAnsi="宋体"/>
        </w:rPr>
        <w:t>偷换，顶替</w:t>
      </w:r>
    </w:p>
    <w:p w14:paraId="588549A1"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36. </w:t>
      </w:r>
      <w:r w:rsidRPr="00535E39">
        <w:rPr>
          <w:rFonts w:ascii="宋体" w:hAnsi="宋体" w:cs="MS Mincho"/>
        </w:rPr>
        <w:t>文中の</w:t>
      </w:r>
      <w:r w:rsidRPr="00535E39">
        <w:rPr>
          <w:rFonts w:ascii="宋体" w:hAnsi="宋体" w:cs="MS Mincho"/>
          <w:u w:val="single"/>
        </w:rPr>
        <w:t>（ア）</w:t>
      </w:r>
      <w:r w:rsidRPr="00535E39">
        <w:rPr>
          <w:rFonts w:ascii="宋体" w:hAnsi="宋体" w:cs="MS Mincho"/>
        </w:rPr>
        <w:t>に入れるのに最も適当なものはどれか。</w:t>
      </w:r>
    </w:p>
    <w:p w14:paraId="048F6B79"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しかも</w:t>
      </w:r>
      <w:r w:rsidRPr="00535E39">
        <w:rPr>
          <w:rFonts w:ascii="宋体" w:hAnsi="宋体"/>
        </w:rPr>
        <w:tab/>
        <w:t xml:space="preserve">B. </w:t>
      </w:r>
      <w:r w:rsidRPr="00535E39">
        <w:rPr>
          <w:rFonts w:ascii="宋体" w:hAnsi="宋体" w:cs="MS Mincho"/>
        </w:rPr>
        <w:t>すると</w:t>
      </w:r>
      <w:r w:rsidRPr="00535E39">
        <w:rPr>
          <w:rFonts w:ascii="宋体" w:hAnsi="宋体"/>
        </w:rPr>
        <w:tab/>
        <w:t xml:space="preserve">C. </w:t>
      </w:r>
      <w:r w:rsidRPr="00535E39">
        <w:rPr>
          <w:rFonts w:ascii="宋体" w:hAnsi="宋体" w:cs="MS Mincho"/>
        </w:rPr>
        <w:t>だから</w:t>
      </w:r>
      <w:r w:rsidRPr="00535E39">
        <w:rPr>
          <w:rFonts w:ascii="宋体" w:hAnsi="宋体"/>
        </w:rPr>
        <w:tab/>
        <w:t xml:space="preserve">D. </w:t>
      </w:r>
      <w:r w:rsidRPr="00535E39">
        <w:rPr>
          <w:rFonts w:ascii="宋体" w:hAnsi="宋体" w:cs="MS Mincho"/>
        </w:rPr>
        <w:t>つまり</w:t>
      </w:r>
    </w:p>
    <w:p w14:paraId="3E31FE45"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37. </w:t>
      </w:r>
      <w:r w:rsidRPr="00535E39">
        <w:rPr>
          <w:rFonts w:ascii="宋体" w:hAnsi="宋体" w:cs="MS Mincho"/>
        </w:rPr>
        <w:t>文中の「</w:t>
      </w:r>
      <w:r w:rsidRPr="00535E39">
        <w:rPr>
          <w:rFonts w:ascii="宋体" w:hAnsi="宋体" w:cs="MS Mincho"/>
          <w:u w:val="single"/>
        </w:rPr>
        <w:t>そういうもの</w:t>
      </w:r>
      <w:r w:rsidRPr="00535E39">
        <w:rPr>
          <w:rFonts w:ascii="宋体" w:hAnsi="宋体" w:cs="MS Mincho"/>
        </w:rPr>
        <w:t>」の例示として、ふさわしくないのはどれか。</w:t>
      </w:r>
    </w:p>
    <w:p w14:paraId="7C863BE1"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学校が行う活動に参加すれば、期末試験の点数が上がるため、嫌だが参加する。</w:t>
      </w:r>
    </w:p>
    <w:p w14:paraId="58C3A6A6"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ボランティア活動に参加すれば、優秀賞がもらえるため、忙しくても参加する。</w:t>
      </w:r>
    </w:p>
    <w:p w14:paraId="28351C2E"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手間がかかっても、好きなので、暇つぶしとして、レゴブロックを組み立てる。</w:t>
      </w:r>
    </w:p>
    <w:p w14:paraId="521D502B"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日本語能力が認められるので、難しくてもスピーチコンテストに出るようにする。</w:t>
      </w:r>
    </w:p>
    <w:p w14:paraId="4E19DA93"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38. </w:t>
      </w:r>
      <w:r w:rsidRPr="00535E39">
        <w:rPr>
          <w:rFonts w:ascii="宋体" w:hAnsi="宋体" w:cs="MS Mincho"/>
        </w:rPr>
        <w:t>文中の「</w:t>
      </w:r>
      <w:r w:rsidRPr="00535E39">
        <w:rPr>
          <w:rFonts w:ascii="宋体" w:hAnsi="宋体" w:cs="MS Mincho"/>
          <w:u w:val="single"/>
        </w:rPr>
        <w:t>純粋な『好きなこと』</w:t>
      </w:r>
      <w:r w:rsidRPr="00535E39">
        <w:rPr>
          <w:rFonts w:ascii="宋体" w:hAnsi="宋体" w:cs="MS Mincho"/>
        </w:rPr>
        <w:t>」に合っているのはどれか。</w:t>
      </w:r>
    </w:p>
    <w:p w14:paraId="7C26DABB"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嫌いでも上手にできること</w:t>
      </w:r>
      <w:r w:rsidRPr="00535E39">
        <w:rPr>
          <w:rFonts w:ascii="宋体" w:hAnsi="宋体"/>
        </w:rPr>
        <w:tab/>
        <w:t xml:space="preserve">B. </w:t>
      </w:r>
      <w:r w:rsidRPr="00535E39">
        <w:rPr>
          <w:rFonts w:ascii="宋体" w:hAnsi="宋体" w:cs="MS Mincho"/>
        </w:rPr>
        <w:t>自分を他人に誇れること</w:t>
      </w:r>
    </w:p>
    <w:p w14:paraId="00F97ABB"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他人に認められること</w:t>
      </w:r>
      <w:r w:rsidRPr="00535E39">
        <w:rPr>
          <w:rFonts w:ascii="宋体" w:hAnsi="宋体"/>
        </w:rPr>
        <w:tab/>
        <w:t xml:space="preserve">D. </w:t>
      </w:r>
      <w:r w:rsidRPr="00535E39">
        <w:rPr>
          <w:rFonts w:ascii="宋体" w:hAnsi="宋体" w:cs="MS Mincho"/>
        </w:rPr>
        <w:t>やるプロセスが好きなこと</w:t>
      </w:r>
    </w:p>
    <w:p w14:paraId="05C58B66"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39. </w:t>
      </w:r>
      <w:r w:rsidRPr="00535E39">
        <w:rPr>
          <w:rFonts w:ascii="宋体" w:hAnsi="宋体" w:cs="MS Mincho"/>
        </w:rPr>
        <w:t>文章の内容によると、「</w:t>
      </w:r>
      <w:r w:rsidRPr="00535E39">
        <w:rPr>
          <w:rFonts w:ascii="宋体" w:hAnsi="宋体" w:cs="MS Mincho"/>
          <w:u w:val="single"/>
        </w:rPr>
        <w:t>上手にできるから好き</w:t>
      </w:r>
      <w:r w:rsidRPr="00535E39">
        <w:rPr>
          <w:rFonts w:ascii="宋体" w:hAnsi="宋体" w:cs="MS Mincho"/>
        </w:rPr>
        <w:t>」になる理由はどれか。</w:t>
      </w:r>
    </w:p>
    <w:p w14:paraId="143FB380"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容易く目的に至って、苦労が少なかったから</w:t>
      </w:r>
    </w:p>
    <w:p w14:paraId="11848E37" w14:textId="77777777" w:rsidR="00AF33EB" w:rsidRPr="00535E39" w:rsidRDefault="00000000">
      <w:pPr>
        <w:spacing w:line="360" w:lineRule="auto"/>
        <w:jc w:val="left"/>
        <w:textAlignment w:val="center"/>
        <w:rPr>
          <w:rFonts w:ascii="宋体" w:hAnsi="宋体" w:hint="eastAsia"/>
        </w:rPr>
      </w:pPr>
      <w:r w:rsidRPr="00535E39">
        <w:rPr>
          <w:rFonts w:ascii="宋体" w:hAnsi="宋体"/>
        </w:rPr>
        <w:lastRenderedPageBreak/>
        <w:t xml:space="preserve">B. </w:t>
      </w:r>
      <w:r w:rsidRPr="00535E39">
        <w:rPr>
          <w:rFonts w:ascii="宋体" w:hAnsi="宋体" w:cs="MS Mincho"/>
        </w:rPr>
        <w:t>結果が確かに得られて、喜ぶようになったから</w:t>
      </w:r>
    </w:p>
    <w:p w14:paraId="60D10AB7"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どんな事でも、親に「結果」を求められたから</w:t>
      </w:r>
    </w:p>
    <w:p w14:paraId="245B445C"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何も犠牲がないし、親にも好きになれたから</w:t>
      </w:r>
    </w:p>
    <w:p w14:paraId="14E562CC"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40. </w:t>
      </w:r>
      <w:r w:rsidRPr="00535E39">
        <w:rPr>
          <w:rFonts w:ascii="宋体" w:hAnsi="宋体" w:cs="MS Mincho"/>
        </w:rPr>
        <w:t>筆者の最も言いたいことはどれか。</w:t>
      </w:r>
    </w:p>
    <w:p w14:paraId="7D1B460B"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「結果」を重視する意識を自分の気持ちを重視する意識に変えてほしい。</w:t>
      </w:r>
    </w:p>
    <w:p w14:paraId="170B0FDB"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B. </w:t>
      </w:r>
      <w:r w:rsidRPr="00535E39">
        <w:rPr>
          <w:rFonts w:ascii="宋体" w:hAnsi="宋体" w:cs="MS Mincho"/>
        </w:rPr>
        <w:t>「好きなもの」から「得意なもの」へと変換するまで、そのままでいてほしい。</w:t>
      </w:r>
    </w:p>
    <w:p w14:paraId="1CDC7227"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心理の「お荷物」を捨て、心の「できる自信があるもの」を復活させてほしい。</w:t>
      </w:r>
    </w:p>
    <w:p w14:paraId="6FEFEEEE"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D. </w:t>
      </w:r>
      <w:r w:rsidRPr="00535E39">
        <w:rPr>
          <w:rFonts w:ascii="宋体" w:hAnsi="宋体" w:cs="MS Mincho"/>
        </w:rPr>
        <w:t>読者自身の中で「好きなもの」だから得意になるという意識を変えてほしい。</w:t>
      </w:r>
    </w:p>
    <w:p w14:paraId="5D390D39" w14:textId="77777777" w:rsidR="00AF33EB" w:rsidRPr="00535E39" w:rsidRDefault="00000000">
      <w:pPr>
        <w:spacing w:line="360" w:lineRule="auto"/>
        <w:textAlignment w:val="center"/>
        <w:rPr>
          <w:rFonts w:ascii="宋体" w:hAnsi="宋体" w:hint="eastAsia"/>
        </w:rPr>
      </w:pPr>
      <w:r w:rsidRPr="00535E39">
        <w:rPr>
          <w:rFonts w:ascii="宋体" w:hAnsi="宋体"/>
        </w:rPr>
        <w:t>【答案】36. C    37. C    38. D    39. C    40. A</w:t>
      </w:r>
    </w:p>
    <w:p w14:paraId="0A1EDC03" w14:textId="77777777" w:rsidR="00AF33EB" w:rsidRPr="00535E39" w:rsidRDefault="00AF33EB">
      <w:pPr>
        <w:spacing w:line="285" w:lineRule="auto"/>
        <w:textAlignment w:val="center"/>
        <w:rPr>
          <w:rFonts w:ascii="宋体" w:hAnsi="宋体" w:hint="eastAsia"/>
        </w:rPr>
      </w:pPr>
    </w:p>
    <w:p w14:paraId="6BD77C17" w14:textId="77777777" w:rsidR="00AF33EB" w:rsidRPr="00535E39" w:rsidRDefault="00000000">
      <w:pPr>
        <w:spacing w:line="285" w:lineRule="auto"/>
        <w:textAlignment w:val="center"/>
        <w:rPr>
          <w:rFonts w:ascii="宋体" w:hAnsi="宋体" w:hint="eastAsia"/>
        </w:rPr>
      </w:pPr>
      <w:r w:rsidRPr="00535E39">
        <w:rPr>
          <w:rFonts w:ascii="宋体" w:hAnsi="宋体"/>
        </w:rPr>
        <w:t>第三部分：语言运用（共两节，满分30分）</w:t>
      </w:r>
    </w:p>
    <w:p w14:paraId="0DB54917" w14:textId="77777777" w:rsidR="00AF33EB" w:rsidRPr="00535E39" w:rsidRDefault="00000000">
      <w:pPr>
        <w:spacing w:line="285" w:lineRule="auto"/>
        <w:textAlignment w:val="center"/>
        <w:rPr>
          <w:rFonts w:ascii="宋体" w:hAnsi="宋体" w:hint="eastAsia"/>
        </w:rPr>
      </w:pPr>
      <w:r w:rsidRPr="00535E39">
        <w:rPr>
          <w:rFonts w:ascii="宋体" w:hAnsi="宋体"/>
        </w:rPr>
        <w:t>第一节（共10小题；每小题1.5分，满分15分）</w:t>
      </w:r>
    </w:p>
    <w:p w14:paraId="3A8C08C2" w14:textId="77777777" w:rsidR="00AF33EB" w:rsidRPr="00535E39" w:rsidRDefault="00000000">
      <w:pPr>
        <w:spacing w:line="285" w:lineRule="auto"/>
        <w:textAlignment w:val="center"/>
        <w:rPr>
          <w:rFonts w:ascii="宋体" w:hAnsi="宋体" w:hint="eastAsia"/>
        </w:rPr>
      </w:pPr>
      <w:r w:rsidRPr="00535E39">
        <w:rPr>
          <w:rFonts w:ascii="宋体" w:hAnsi="宋体"/>
        </w:rPr>
        <w:t>阅读下面短文，从每题所给的A、B、C、D四个选项中选出最佳选项。</w:t>
      </w:r>
    </w:p>
    <w:p w14:paraId="559928CF"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自宅マンション入口に備え付けの宅配ボックスが新しくなった。以前は荷物の届いている部屋番号がモニターに掲示され、カードキーを挿入して「取り出す」を選び、ボックスから荷物を受け取る</w:t>
      </w:r>
      <w:r w:rsidRPr="00535E39">
        <w:rPr>
          <w:rFonts w:ascii="宋体" w:hAnsi="宋体" w:cs="MS Mincho"/>
          <w:u w:val="single"/>
        </w:rPr>
        <w:t xml:space="preserve">　1　</w:t>
      </w:r>
      <w:r w:rsidRPr="00535E39">
        <w:rPr>
          <w:rFonts w:ascii="宋体" w:hAnsi="宋体" w:cs="MS Mincho"/>
        </w:rPr>
        <w:t>だった。だが今はモニターを触った段階で「こんにちは」と</w:t>
      </w:r>
      <w:r w:rsidRPr="00535E39">
        <w:rPr>
          <w:rFonts w:ascii="宋体" w:hAnsi="宋体" w:cs="MS Mincho"/>
          <w:u w:val="single"/>
        </w:rPr>
        <w:t xml:space="preserve">　2　</w:t>
      </w:r>
      <w:r w:rsidRPr="00535E39">
        <w:rPr>
          <w:rFonts w:ascii="宋体" w:hAnsi="宋体" w:cs="MS Mincho"/>
        </w:rPr>
        <w:t>が流れる。</w:t>
      </w:r>
    </w:p>
    <w:p w14:paraId="3FCAEE1A"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「荷物を</w:t>
      </w:r>
      <w:r w:rsidRPr="00535E39">
        <w:rPr>
          <w:rFonts w:ascii="宋体" w:hAnsi="宋体" w:cs="MS Mincho"/>
          <w:u w:val="single"/>
        </w:rPr>
        <w:t xml:space="preserve">　3　</w:t>
      </w:r>
      <w:r w:rsidRPr="00535E39">
        <w:rPr>
          <w:rFonts w:ascii="宋体" w:hAnsi="宋体" w:cs="MS Mincho"/>
        </w:rPr>
        <w:t>お部屋はこちらです」</w:t>
      </w:r>
    </w:p>
    <w:p w14:paraId="400F22DE"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「カードキーをかざしてください」</w:t>
      </w:r>
    </w:p>
    <w:p w14:paraId="56C590C0"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「扉をゆっくり閉めてください」</w:t>
      </w:r>
    </w:p>
    <w:p w14:paraId="18FDA843"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「ご利用ありがとうございました」</w:t>
      </w:r>
    </w:p>
    <w:p w14:paraId="0D10F610"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我が家は仕事柄荷物が多いので、</w:t>
      </w:r>
      <w:r w:rsidRPr="00535E39">
        <w:rPr>
          <w:rFonts w:ascii="宋体" w:hAnsi="宋体" w:cs="MS Mincho"/>
          <w:u w:val="single"/>
        </w:rPr>
        <w:t xml:space="preserve">　4　</w:t>
      </w:r>
      <w:r w:rsidRPr="00535E39">
        <w:rPr>
          <w:rFonts w:ascii="宋体" w:hAnsi="宋体" w:cs="MS Mincho"/>
        </w:rPr>
        <w:t>毎日このセリフを聞く。ただ、今のボックスを初めて利用した時から、わたしにはずっと疑問がある。</w:t>
      </w:r>
      <w:r w:rsidRPr="00535E39">
        <w:rPr>
          <w:rFonts w:ascii="宋体" w:hAnsi="宋体" w:cs="MS Mincho"/>
          <w:u w:val="single"/>
        </w:rPr>
        <w:t xml:space="preserve">　5　</w:t>
      </w:r>
      <w:r w:rsidRPr="00535E39">
        <w:rPr>
          <w:rFonts w:ascii="宋体" w:hAnsi="宋体" w:cs="MS Mincho"/>
        </w:rPr>
        <w:t>は、「なぜこのボックスは利用者にお礼を言うの?」という</w:t>
      </w:r>
      <w:r w:rsidRPr="00535E39">
        <w:rPr>
          <w:rFonts w:ascii="宋体" w:hAnsi="宋体" w:cs="MS Mincho"/>
          <w:u w:val="single"/>
        </w:rPr>
        <w:t xml:space="preserve">　6　</w:t>
      </w:r>
      <w:r w:rsidRPr="00535E39">
        <w:rPr>
          <w:rFonts w:ascii="宋体" w:hAnsi="宋体" w:cs="MS Mincho"/>
        </w:rPr>
        <w:t>だ。</w:t>
      </w:r>
    </w:p>
    <w:p w14:paraId="3B767450" w14:textId="77777777" w:rsidR="00AF33EB" w:rsidRPr="00535E39" w:rsidRDefault="00000000">
      <w:pPr>
        <w:spacing w:line="360" w:lineRule="auto"/>
        <w:ind w:firstLine="195"/>
        <w:textAlignment w:val="center"/>
        <w:rPr>
          <w:rFonts w:ascii="宋体" w:hAnsi="宋体" w:hint="eastAsia"/>
        </w:rPr>
      </w:pPr>
      <w:r w:rsidRPr="00535E39">
        <w:rPr>
          <w:rFonts w:ascii="宋体" w:hAnsi="宋体" w:cs="MS Mincho"/>
        </w:rPr>
        <w:t>自動販売機が「お買い上げありがとうございました」と言うのは、まだわかる。だがこの宅配ボックスは確かにマンションが購入し、利用料を支払っているが、荷物を預かる行為</w:t>
      </w:r>
      <w:r w:rsidRPr="00535E39">
        <w:rPr>
          <w:rFonts w:ascii="宋体" w:hAnsi="宋体" w:cs="MS Mincho"/>
          <w:u w:val="single"/>
        </w:rPr>
        <w:t xml:space="preserve">　7　</w:t>
      </w:r>
      <w:r w:rsidRPr="00535E39">
        <w:rPr>
          <w:rFonts w:ascii="宋体" w:hAnsi="宋体" w:cs="MS Mincho"/>
        </w:rPr>
        <w:t>は、一方的に私にサービスを提供するばかり。その都度、先方が利益を受け取っている</w:t>
      </w:r>
      <w:r w:rsidRPr="00535E39">
        <w:rPr>
          <w:rFonts w:ascii="宋体" w:hAnsi="宋体" w:cs="MS Mincho"/>
          <w:u w:val="single"/>
        </w:rPr>
        <w:t xml:space="preserve">　8　</w:t>
      </w:r>
      <w:r w:rsidRPr="00535E39">
        <w:rPr>
          <w:rFonts w:ascii="宋体" w:hAnsi="宋体" w:cs="MS Mincho"/>
        </w:rPr>
        <w:t>。ならばお礼を言わねばならないのは私ではないのか。</w:t>
      </w:r>
    </w:p>
    <w:p w14:paraId="3D422994" w14:textId="77777777" w:rsidR="00AF33EB" w:rsidRPr="00535E39" w:rsidRDefault="00000000">
      <w:pPr>
        <w:spacing w:line="360" w:lineRule="auto"/>
        <w:ind w:firstLine="195"/>
        <w:textAlignment w:val="center"/>
        <w:rPr>
          <w:rFonts w:ascii="宋体" w:hAnsi="宋体" w:hint="eastAsia"/>
        </w:rPr>
      </w:pPr>
      <w:r w:rsidRPr="00535E39">
        <w:rPr>
          <w:rFonts w:ascii="宋体" w:hAnsi="宋体" w:cs="MS Mincho"/>
        </w:rPr>
        <w:t>だがそんな思い</w:t>
      </w:r>
      <w:r w:rsidRPr="00535E39">
        <w:rPr>
          <w:rFonts w:ascii="宋体" w:hAnsi="宋体" w:cs="MS Mincho"/>
          <w:u w:val="single"/>
        </w:rPr>
        <w:t xml:space="preserve">　9　</w:t>
      </w:r>
      <w:r w:rsidRPr="00535E39">
        <w:rPr>
          <w:rFonts w:ascii="宋体" w:hAnsi="宋体" w:cs="MS Mincho"/>
        </w:rPr>
        <w:t>、宅配ボックスは当然、「ご利用ありがとうございました」と言い続ける。おかげで何となく、「いえ、こちらこそ」と</w:t>
      </w:r>
      <w:r w:rsidRPr="00535E39">
        <w:rPr>
          <w:rFonts w:ascii="宋体" w:hAnsi="宋体" w:cs="MS Mincho"/>
          <w:u w:val="single"/>
        </w:rPr>
        <w:t xml:space="preserve">　10　</w:t>
      </w:r>
      <w:r w:rsidRPr="00535E39">
        <w:rPr>
          <w:rFonts w:ascii="宋体" w:hAnsi="宋体" w:cs="MS Mincho"/>
        </w:rPr>
        <w:t>気分になってきた。</w:t>
      </w:r>
    </w:p>
    <w:p w14:paraId="28F89F10"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41. A. </w:t>
      </w:r>
      <w:r w:rsidRPr="00535E39">
        <w:rPr>
          <w:rFonts w:ascii="宋体" w:hAnsi="宋体" w:cs="MS Mincho"/>
        </w:rPr>
        <w:t>さえ</w:t>
      </w:r>
      <w:r w:rsidRPr="00535E39">
        <w:rPr>
          <w:rFonts w:ascii="宋体" w:hAnsi="宋体"/>
        </w:rPr>
        <w:tab/>
        <w:t xml:space="preserve">B. </w:t>
      </w:r>
      <w:r w:rsidRPr="00535E39">
        <w:rPr>
          <w:rFonts w:ascii="宋体" w:hAnsi="宋体" w:cs="MS Mincho"/>
        </w:rPr>
        <w:t>だけ</w:t>
      </w:r>
      <w:r w:rsidRPr="00535E39">
        <w:rPr>
          <w:rFonts w:ascii="宋体" w:hAnsi="宋体"/>
        </w:rPr>
        <w:tab/>
        <w:t xml:space="preserve">C. </w:t>
      </w:r>
      <w:r w:rsidRPr="00535E39">
        <w:rPr>
          <w:rFonts w:ascii="宋体" w:hAnsi="宋体" w:cs="MS Mincho"/>
        </w:rPr>
        <w:t>しか</w:t>
      </w:r>
      <w:r w:rsidRPr="00535E39">
        <w:rPr>
          <w:rFonts w:ascii="宋体" w:hAnsi="宋体"/>
        </w:rPr>
        <w:tab/>
        <w:t xml:space="preserve">D. </w:t>
      </w:r>
      <w:r w:rsidRPr="00535E39">
        <w:rPr>
          <w:rFonts w:ascii="宋体" w:hAnsi="宋体" w:cs="MS Mincho"/>
        </w:rPr>
        <w:t>ほど</w:t>
      </w:r>
    </w:p>
    <w:p w14:paraId="23F556FC"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lastRenderedPageBreak/>
        <w:t xml:space="preserve">42. A. </w:t>
      </w:r>
      <w:r w:rsidRPr="00535E39">
        <w:rPr>
          <w:rFonts w:ascii="宋体" w:hAnsi="宋体" w:cs="MS Mincho"/>
        </w:rPr>
        <w:t>口</w:t>
      </w:r>
      <w:r w:rsidRPr="00535E39">
        <w:rPr>
          <w:rFonts w:ascii="宋体" w:hAnsi="宋体"/>
        </w:rPr>
        <w:tab/>
        <w:t xml:space="preserve">B. </w:t>
      </w:r>
      <w:r w:rsidRPr="00535E39">
        <w:rPr>
          <w:rFonts w:ascii="宋体" w:hAnsi="宋体" w:cs="MS Mincho"/>
        </w:rPr>
        <w:t>耳</w:t>
      </w:r>
      <w:r w:rsidRPr="00535E39">
        <w:rPr>
          <w:rFonts w:ascii="宋体" w:hAnsi="宋体"/>
        </w:rPr>
        <w:tab/>
        <w:t xml:space="preserve">C. </w:t>
      </w:r>
      <w:r w:rsidRPr="00535E39">
        <w:rPr>
          <w:rFonts w:ascii="宋体" w:hAnsi="宋体" w:cs="MS Mincho"/>
        </w:rPr>
        <w:t>声</w:t>
      </w:r>
      <w:r w:rsidRPr="00535E39">
        <w:rPr>
          <w:rFonts w:ascii="宋体" w:hAnsi="宋体"/>
        </w:rPr>
        <w:tab/>
        <w:t xml:space="preserve">D. </w:t>
      </w:r>
      <w:r w:rsidRPr="00535E39">
        <w:rPr>
          <w:rFonts w:ascii="宋体" w:hAnsi="宋体" w:cs="MS Mincho"/>
        </w:rPr>
        <w:t>目</w:t>
      </w:r>
    </w:p>
    <w:p w14:paraId="32B024C3" w14:textId="77777777" w:rsidR="00AF33EB" w:rsidRPr="00535E39" w:rsidRDefault="00000000">
      <w:pPr>
        <w:spacing w:line="360" w:lineRule="auto"/>
        <w:jc w:val="left"/>
        <w:textAlignment w:val="center"/>
        <w:rPr>
          <w:rFonts w:ascii="宋体" w:hAnsi="宋体" w:hint="eastAsia"/>
        </w:rPr>
      </w:pPr>
      <w:r w:rsidRPr="00535E39">
        <w:rPr>
          <w:rFonts w:ascii="宋体" w:hAnsi="宋体"/>
        </w:rPr>
        <w:t xml:space="preserve">43. </w:t>
      </w:r>
    </w:p>
    <w:p w14:paraId="251501C5"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A. </w:t>
      </w:r>
      <w:r w:rsidRPr="00535E39">
        <w:rPr>
          <w:rFonts w:ascii="宋体" w:hAnsi="宋体" w:cs="MS Mincho"/>
        </w:rPr>
        <w:t>お預かりしている</w:t>
      </w:r>
      <w:r w:rsidRPr="00535E39">
        <w:rPr>
          <w:rFonts w:ascii="宋体" w:hAnsi="宋体"/>
        </w:rPr>
        <w:tab/>
        <w:t xml:space="preserve">B. </w:t>
      </w:r>
      <w:r w:rsidRPr="00535E39">
        <w:rPr>
          <w:rFonts w:ascii="宋体" w:hAnsi="宋体" w:cs="MS Mincho"/>
        </w:rPr>
        <w:t>お預かりになっている</w:t>
      </w:r>
    </w:p>
    <w:p w14:paraId="75195C9D" w14:textId="77777777" w:rsidR="00AF33EB" w:rsidRPr="00535E39" w:rsidRDefault="00000000">
      <w:pPr>
        <w:tabs>
          <w:tab w:val="left" w:pos="4873"/>
        </w:tabs>
        <w:spacing w:line="360" w:lineRule="auto"/>
        <w:jc w:val="left"/>
        <w:textAlignment w:val="center"/>
        <w:rPr>
          <w:rFonts w:ascii="宋体" w:hAnsi="宋体" w:hint="eastAsia"/>
        </w:rPr>
      </w:pPr>
      <w:r w:rsidRPr="00535E39">
        <w:rPr>
          <w:rFonts w:ascii="宋体" w:hAnsi="宋体"/>
        </w:rPr>
        <w:t xml:space="preserve">C. </w:t>
      </w:r>
      <w:r w:rsidRPr="00535E39">
        <w:rPr>
          <w:rFonts w:ascii="宋体" w:hAnsi="宋体" w:cs="MS Mincho"/>
        </w:rPr>
        <w:t>お預けしている</w:t>
      </w:r>
      <w:r w:rsidRPr="00535E39">
        <w:rPr>
          <w:rFonts w:ascii="宋体" w:hAnsi="宋体"/>
        </w:rPr>
        <w:tab/>
        <w:t xml:space="preserve">D. </w:t>
      </w:r>
      <w:r w:rsidRPr="00535E39">
        <w:rPr>
          <w:rFonts w:ascii="宋体" w:hAnsi="宋体" w:cs="MS Mincho"/>
        </w:rPr>
        <w:t>お預けになっている</w:t>
      </w:r>
    </w:p>
    <w:p w14:paraId="3A9FCAE2"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44. A. </w:t>
      </w:r>
      <w:r w:rsidRPr="00535E39">
        <w:rPr>
          <w:rFonts w:ascii="宋体" w:hAnsi="宋体" w:cs="MS Mincho"/>
        </w:rPr>
        <w:t>かなり</w:t>
      </w:r>
      <w:r w:rsidRPr="00535E39">
        <w:rPr>
          <w:rFonts w:ascii="宋体" w:hAnsi="宋体"/>
        </w:rPr>
        <w:tab/>
        <w:t xml:space="preserve">B. </w:t>
      </w:r>
      <w:r w:rsidRPr="00535E39">
        <w:rPr>
          <w:rFonts w:ascii="宋体" w:hAnsi="宋体" w:cs="MS Mincho"/>
        </w:rPr>
        <w:t>ずっと</w:t>
      </w:r>
      <w:r w:rsidRPr="00535E39">
        <w:rPr>
          <w:rFonts w:ascii="宋体" w:hAnsi="宋体"/>
        </w:rPr>
        <w:tab/>
        <w:t xml:space="preserve">C. </w:t>
      </w:r>
      <w:r w:rsidRPr="00535E39">
        <w:rPr>
          <w:rFonts w:ascii="宋体" w:hAnsi="宋体" w:cs="MS Mincho"/>
        </w:rPr>
        <w:t>ちょっと</w:t>
      </w:r>
      <w:r w:rsidRPr="00535E39">
        <w:rPr>
          <w:rFonts w:ascii="宋体" w:hAnsi="宋体"/>
        </w:rPr>
        <w:tab/>
        <w:t xml:space="preserve">D. </w:t>
      </w:r>
      <w:r w:rsidRPr="00535E39">
        <w:rPr>
          <w:rFonts w:ascii="宋体" w:hAnsi="宋体" w:cs="MS Mincho"/>
        </w:rPr>
        <w:t>ほぼ</w:t>
      </w:r>
    </w:p>
    <w:p w14:paraId="15E31587"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45. A. </w:t>
      </w:r>
      <w:r w:rsidRPr="00535E39">
        <w:rPr>
          <w:rFonts w:ascii="宋体" w:hAnsi="宋体" w:cs="MS Mincho"/>
        </w:rPr>
        <w:t>それ</w:t>
      </w:r>
      <w:r w:rsidRPr="00535E39">
        <w:rPr>
          <w:rFonts w:ascii="宋体" w:hAnsi="宋体"/>
        </w:rPr>
        <w:tab/>
        <w:t xml:space="preserve">B. </w:t>
      </w:r>
      <w:r w:rsidRPr="00535E39">
        <w:rPr>
          <w:rFonts w:ascii="宋体" w:hAnsi="宋体" w:cs="MS Mincho"/>
        </w:rPr>
        <w:t>そこ</w:t>
      </w:r>
      <w:r w:rsidRPr="00535E39">
        <w:rPr>
          <w:rFonts w:ascii="宋体" w:hAnsi="宋体"/>
        </w:rPr>
        <w:tab/>
        <w:t xml:space="preserve">C. </w:t>
      </w:r>
      <w:r w:rsidRPr="00535E39">
        <w:rPr>
          <w:rFonts w:ascii="宋体" w:hAnsi="宋体" w:cs="MS Mincho"/>
        </w:rPr>
        <w:t>そういう</w:t>
      </w:r>
      <w:r w:rsidRPr="00535E39">
        <w:rPr>
          <w:rFonts w:ascii="宋体" w:hAnsi="宋体"/>
        </w:rPr>
        <w:tab/>
        <w:t xml:space="preserve">D. </w:t>
      </w:r>
      <w:r w:rsidRPr="00535E39">
        <w:rPr>
          <w:rFonts w:ascii="宋体" w:hAnsi="宋体" w:cs="MS Mincho"/>
        </w:rPr>
        <w:t>その</w:t>
      </w:r>
    </w:p>
    <w:p w14:paraId="46B54AD7"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46. A. </w:t>
      </w:r>
      <w:r w:rsidRPr="00535E39">
        <w:rPr>
          <w:rFonts w:ascii="宋体" w:hAnsi="宋体" w:cs="MS Mincho"/>
        </w:rPr>
        <w:t>こと</w:t>
      </w:r>
      <w:r w:rsidRPr="00535E39">
        <w:rPr>
          <w:rFonts w:ascii="宋体" w:hAnsi="宋体"/>
        </w:rPr>
        <w:tab/>
        <w:t xml:space="preserve">B. </w:t>
      </w:r>
      <w:r w:rsidRPr="00535E39">
        <w:rPr>
          <w:rFonts w:ascii="宋体" w:hAnsi="宋体" w:cs="MS Mincho"/>
        </w:rPr>
        <w:t>もの</w:t>
      </w:r>
      <w:r w:rsidRPr="00535E39">
        <w:rPr>
          <w:rFonts w:ascii="宋体" w:hAnsi="宋体"/>
        </w:rPr>
        <w:tab/>
        <w:t xml:space="preserve">C. </w:t>
      </w:r>
      <w:r w:rsidRPr="00535E39">
        <w:rPr>
          <w:rFonts w:ascii="宋体" w:hAnsi="宋体" w:cs="MS Mincho"/>
        </w:rPr>
        <w:t>ほう</w:t>
      </w:r>
      <w:r w:rsidRPr="00535E39">
        <w:rPr>
          <w:rFonts w:ascii="宋体" w:hAnsi="宋体"/>
        </w:rPr>
        <w:tab/>
        <w:t xml:space="preserve">D. </w:t>
      </w:r>
      <w:r w:rsidRPr="00535E39">
        <w:rPr>
          <w:rFonts w:ascii="宋体" w:hAnsi="宋体" w:cs="MS Mincho"/>
        </w:rPr>
        <w:t>ところ</w:t>
      </w:r>
    </w:p>
    <w:p w14:paraId="68185661"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47. A. </w:t>
      </w:r>
      <w:r w:rsidRPr="00535E39">
        <w:rPr>
          <w:rFonts w:ascii="宋体" w:hAnsi="宋体" w:cs="MS Mincho"/>
        </w:rPr>
        <w:t>にかけて</w:t>
      </w:r>
      <w:r w:rsidRPr="00535E39">
        <w:rPr>
          <w:rFonts w:ascii="宋体" w:hAnsi="宋体"/>
        </w:rPr>
        <w:tab/>
        <w:t xml:space="preserve">B. </w:t>
      </w:r>
      <w:r w:rsidRPr="00535E39">
        <w:rPr>
          <w:rFonts w:ascii="宋体" w:hAnsi="宋体" w:cs="MS Mincho"/>
        </w:rPr>
        <w:t>によって</w:t>
      </w:r>
      <w:r w:rsidRPr="00535E39">
        <w:rPr>
          <w:rFonts w:ascii="宋体" w:hAnsi="宋体"/>
        </w:rPr>
        <w:tab/>
        <w:t xml:space="preserve">C. </w:t>
      </w:r>
      <w:r w:rsidRPr="00535E39">
        <w:rPr>
          <w:rFonts w:ascii="宋体" w:hAnsi="宋体" w:cs="MS Mincho"/>
        </w:rPr>
        <w:t>において</w:t>
      </w:r>
      <w:r w:rsidRPr="00535E39">
        <w:rPr>
          <w:rFonts w:ascii="宋体" w:hAnsi="宋体"/>
        </w:rPr>
        <w:tab/>
        <w:t xml:space="preserve">D. </w:t>
      </w:r>
      <w:r w:rsidRPr="00535E39">
        <w:rPr>
          <w:rFonts w:ascii="宋体" w:hAnsi="宋体" w:cs="MS Mincho"/>
        </w:rPr>
        <w:t>につれて</w:t>
      </w:r>
    </w:p>
    <w:p w14:paraId="77C64344"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48. A. </w:t>
      </w:r>
      <w:r w:rsidRPr="00535E39">
        <w:rPr>
          <w:rFonts w:ascii="宋体" w:hAnsi="宋体" w:cs="MS Mincho"/>
        </w:rPr>
        <w:t>わけがない</w:t>
      </w:r>
      <w:r w:rsidRPr="00535E39">
        <w:rPr>
          <w:rFonts w:ascii="宋体" w:hAnsi="宋体"/>
        </w:rPr>
        <w:tab/>
        <w:t xml:space="preserve">B. </w:t>
      </w:r>
      <w:r w:rsidRPr="00535E39">
        <w:rPr>
          <w:rFonts w:ascii="宋体" w:hAnsi="宋体" w:cs="MS Mincho"/>
        </w:rPr>
        <w:t>わけではない</w:t>
      </w:r>
      <w:r w:rsidRPr="00535E39">
        <w:rPr>
          <w:rFonts w:ascii="宋体" w:hAnsi="宋体"/>
        </w:rPr>
        <w:tab/>
        <w:t xml:space="preserve">C. </w:t>
      </w:r>
      <w:r w:rsidRPr="00535E39">
        <w:rPr>
          <w:rFonts w:ascii="宋体" w:hAnsi="宋体" w:cs="MS Mincho"/>
        </w:rPr>
        <w:t>わけだ</w:t>
      </w:r>
      <w:r w:rsidRPr="00535E39">
        <w:rPr>
          <w:rFonts w:ascii="宋体" w:hAnsi="宋体"/>
        </w:rPr>
        <w:tab/>
        <w:t xml:space="preserve">D. </w:t>
      </w:r>
      <w:r w:rsidRPr="00535E39">
        <w:rPr>
          <w:rFonts w:ascii="宋体" w:hAnsi="宋体" w:cs="MS Mincho"/>
        </w:rPr>
        <w:t>わけにはいかない</w:t>
      </w:r>
    </w:p>
    <w:p w14:paraId="2B41E70A"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49. A. </w:t>
      </w:r>
      <w:r w:rsidRPr="00535E39">
        <w:rPr>
          <w:rFonts w:ascii="宋体" w:hAnsi="宋体" w:cs="MS Mincho"/>
        </w:rPr>
        <w:t>にしては</w:t>
      </w:r>
      <w:r w:rsidRPr="00535E39">
        <w:rPr>
          <w:rFonts w:ascii="宋体" w:hAnsi="宋体"/>
        </w:rPr>
        <w:tab/>
        <w:t xml:space="preserve">B. </w:t>
      </w:r>
      <w:r w:rsidRPr="00535E39">
        <w:rPr>
          <w:rFonts w:ascii="宋体" w:hAnsi="宋体" w:cs="MS Mincho"/>
        </w:rPr>
        <w:t>にかわって</w:t>
      </w:r>
      <w:r w:rsidRPr="00535E39">
        <w:rPr>
          <w:rFonts w:ascii="宋体" w:hAnsi="宋体"/>
        </w:rPr>
        <w:tab/>
        <w:t xml:space="preserve">C. </w:t>
      </w:r>
      <w:r w:rsidRPr="00535E39">
        <w:rPr>
          <w:rFonts w:ascii="宋体" w:hAnsi="宋体" w:cs="MS Mincho"/>
        </w:rPr>
        <w:t>に対して</w:t>
      </w:r>
      <w:r w:rsidRPr="00535E39">
        <w:rPr>
          <w:rFonts w:ascii="宋体" w:hAnsi="宋体"/>
        </w:rPr>
        <w:tab/>
        <w:t xml:space="preserve">D. </w:t>
      </w:r>
      <w:r w:rsidRPr="00535E39">
        <w:rPr>
          <w:rFonts w:ascii="宋体" w:hAnsi="宋体" w:cs="MS Mincho"/>
        </w:rPr>
        <w:t>にとって</w:t>
      </w:r>
    </w:p>
    <w:p w14:paraId="652BBB83" w14:textId="77777777" w:rsidR="00AF33EB" w:rsidRPr="00535E39" w:rsidRDefault="00000000">
      <w:pPr>
        <w:tabs>
          <w:tab w:val="left" w:pos="2436"/>
          <w:tab w:val="left" w:pos="4873"/>
          <w:tab w:val="left" w:pos="7309"/>
        </w:tabs>
        <w:spacing w:line="360" w:lineRule="auto"/>
        <w:jc w:val="left"/>
        <w:textAlignment w:val="center"/>
        <w:rPr>
          <w:rFonts w:ascii="宋体" w:hAnsi="宋体" w:hint="eastAsia"/>
        </w:rPr>
      </w:pPr>
      <w:r w:rsidRPr="00535E39">
        <w:rPr>
          <w:rFonts w:ascii="宋体" w:hAnsi="宋体"/>
        </w:rPr>
        <w:t xml:space="preserve">50. A. </w:t>
      </w:r>
      <w:r w:rsidRPr="00535E39">
        <w:rPr>
          <w:rFonts w:ascii="宋体" w:hAnsi="宋体" w:cs="MS Mincho"/>
        </w:rPr>
        <w:t>言いたい</w:t>
      </w:r>
      <w:r w:rsidRPr="00535E39">
        <w:rPr>
          <w:rFonts w:ascii="宋体" w:hAnsi="宋体"/>
        </w:rPr>
        <w:tab/>
        <w:t xml:space="preserve">B. </w:t>
      </w:r>
      <w:r w:rsidRPr="00535E39">
        <w:rPr>
          <w:rFonts w:ascii="宋体" w:hAnsi="宋体" w:cs="MS Mincho"/>
        </w:rPr>
        <w:t>言ってほしい</w:t>
      </w:r>
      <w:r w:rsidRPr="00535E39">
        <w:rPr>
          <w:rFonts w:ascii="宋体" w:hAnsi="宋体"/>
        </w:rPr>
        <w:tab/>
        <w:t xml:space="preserve">C. </w:t>
      </w:r>
      <w:r w:rsidRPr="00535E39">
        <w:rPr>
          <w:rFonts w:ascii="宋体" w:hAnsi="宋体" w:cs="MS Mincho"/>
        </w:rPr>
        <w:t>言いたがる</w:t>
      </w:r>
      <w:r w:rsidRPr="00535E39">
        <w:rPr>
          <w:rFonts w:ascii="宋体" w:hAnsi="宋体"/>
        </w:rPr>
        <w:tab/>
        <w:t xml:space="preserve">D. </w:t>
      </w:r>
      <w:r w:rsidRPr="00535E39">
        <w:rPr>
          <w:rFonts w:ascii="宋体" w:hAnsi="宋体" w:cs="MS Mincho"/>
        </w:rPr>
        <w:t>言ってほしがる</w:t>
      </w:r>
    </w:p>
    <w:p w14:paraId="39B44DED" w14:textId="77777777" w:rsidR="00AF33EB" w:rsidRPr="00535E39" w:rsidRDefault="00000000">
      <w:pPr>
        <w:spacing w:line="360" w:lineRule="auto"/>
        <w:textAlignment w:val="center"/>
        <w:rPr>
          <w:rFonts w:ascii="宋体" w:hAnsi="宋体" w:hint="eastAsia"/>
        </w:rPr>
      </w:pPr>
      <w:r w:rsidRPr="00535E39">
        <w:rPr>
          <w:rFonts w:ascii="宋体" w:hAnsi="宋体"/>
        </w:rPr>
        <w:t>【答案】41. B    42. C    43. A    44. D    45. A    46. B    47. C    48. B    49. C    50. A</w:t>
      </w:r>
    </w:p>
    <w:p w14:paraId="7E7FC418" w14:textId="77777777" w:rsidR="00AF33EB" w:rsidRPr="00535E39" w:rsidRDefault="00AF33EB">
      <w:pPr>
        <w:spacing w:line="285" w:lineRule="auto"/>
        <w:textAlignment w:val="center"/>
        <w:rPr>
          <w:rFonts w:ascii="宋体" w:hAnsi="宋体" w:hint="eastAsia"/>
        </w:rPr>
      </w:pPr>
    </w:p>
    <w:p w14:paraId="535FA56C" w14:textId="77777777" w:rsidR="00AF33EB" w:rsidRPr="00535E39" w:rsidRDefault="00000000">
      <w:pPr>
        <w:spacing w:line="285" w:lineRule="auto"/>
        <w:textAlignment w:val="center"/>
        <w:rPr>
          <w:rFonts w:ascii="宋体" w:hAnsi="宋体" w:hint="eastAsia"/>
        </w:rPr>
      </w:pPr>
      <w:r w:rsidRPr="00535E39">
        <w:rPr>
          <w:rFonts w:ascii="宋体" w:hAnsi="宋体"/>
        </w:rPr>
        <w:t>第二节（共10小题；每小题1.5分，满分15分）</w:t>
      </w:r>
    </w:p>
    <w:p w14:paraId="227D579B" w14:textId="77777777" w:rsidR="00AF33EB" w:rsidRPr="00535E39" w:rsidRDefault="00000000">
      <w:pPr>
        <w:spacing w:line="285" w:lineRule="auto"/>
        <w:textAlignment w:val="center"/>
        <w:rPr>
          <w:rFonts w:ascii="宋体" w:hAnsi="宋体" w:hint="eastAsia"/>
        </w:rPr>
      </w:pPr>
      <w:r w:rsidRPr="00535E39">
        <w:rPr>
          <w:rFonts w:ascii="宋体" w:hAnsi="宋体"/>
        </w:rPr>
        <w:t>阅读下面短文，在空白处填入适当的助词或括号内单词的正确形式，括号内单词有双下划线时，写出该单词的汉字或假名。</w:t>
      </w:r>
    </w:p>
    <w:p w14:paraId="5967FB84"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灼熱の大陽が降り注ぎ、いよいよ夏本番！待ちに待った夏休みが始まります。帰省や旅行、海や山で</w:t>
      </w:r>
      <w:r w:rsidRPr="00535E39">
        <w:rPr>
          <w:rFonts w:ascii="宋体" w:hAnsi="宋体" w:cs="MS Mincho"/>
          <w:u w:val="single"/>
        </w:rPr>
        <w:t xml:space="preserve">　1　</w:t>
      </w:r>
      <w:r w:rsidRPr="00535E39">
        <w:rPr>
          <w:rFonts w:ascii="宋体" w:hAnsi="宋体" w:cs="MS Mincho"/>
        </w:rPr>
        <w:t>アウトドアなど、心踊るイベントが盛りだくさんですね。友達と一緒に長時間出かけたり、初めの場所を観光したり、夜遅くまで楽しんだり、夏ならではの特別な時間が広がります。でも、そんな「熱い」夏を思いきり楽しむためには、「熱中症」への備えも</w:t>
      </w:r>
      <w:r w:rsidRPr="00535E39">
        <w:rPr>
          <w:rFonts w:ascii="宋体" w:hAnsi="宋体" w:cs="MS Mincho"/>
          <w:u w:val="single"/>
        </w:rPr>
        <w:t xml:space="preserve">　2　</w:t>
      </w:r>
      <w:r w:rsidRPr="00535E39">
        <w:rPr>
          <w:rFonts w:ascii="宋体" w:hAnsi="宋体" w:cs="MS Mincho"/>
        </w:rPr>
        <w:t>（忘れる）ずに。今回は日本語を学びながら、自分の体を守るための大切な知識を身につけましょう！</w:t>
      </w:r>
    </w:p>
    <w:p w14:paraId="4443A438"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熱中症は、暑い環境で体温が上がりすき、体の調子が崩れてしまうことです。人間の体は汗をかいたり、体の表面</w:t>
      </w:r>
      <w:r w:rsidRPr="00535E39">
        <w:rPr>
          <w:rFonts w:ascii="宋体" w:hAnsi="宋体" w:cs="MS Mincho"/>
          <w:u w:val="single"/>
        </w:rPr>
        <w:t xml:space="preserve">　3　</w:t>
      </w:r>
      <w:r w:rsidRPr="00535E39">
        <w:rPr>
          <w:rFonts w:ascii="宋体" w:hAnsi="宋体" w:cs="MS Mincho"/>
        </w:rPr>
        <w:t>熱を出したりして体温を調整していますが、暑い場所で長い時間過ごすと、その</w:t>
      </w:r>
      <w:r w:rsidRPr="00535E39">
        <w:rPr>
          <w:rFonts w:ascii="宋体" w:hAnsi="宋体" w:cs="MS Mincho"/>
          <w:u w:val="single"/>
        </w:rPr>
        <w:t xml:space="preserve">　4　</w:t>
      </w:r>
      <w:r w:rsidRPr="00535E39">
        <w:rPr>
          <w:rFonts w:ascii="宋体" w:hAnsi="宋体" w:cs="MS Mincho"/>
        </w:rPr>
        <w:t>（</w:t>
      </w:r>
      <w:r w:rsidRPr="00535E39">
        <w:rPr>
          <w:rFonts w:ascii="宋体" w:hAnsi="宋体" w:cs="MS Mincho"/>
          <w:u w:val="single"/>
        </w:rPr>
        <w:t>働</w:t>
      </w:r>
      <w:r w:rsidRPr="00535E39">
        <w:rPr>
          <w:rFonts w:ascii="宋体" w:hAnsi="宋体" w:cs="MS Mincho"/>
        </w:rPr>
        <w:t>）きがうまくいかなくなります。熱中症は汗をかきすぎて水分や塩分が足りなくなったり、体温がうまく</w:t>
      </w:r>
      <w:r w:rsidRPr="00535E39">
        <w:rPr>
          <w:rFonts w:ascii="宋体" w:hAnsi="宋体" w:cs="MS Mincho"/>
          <w:u w:val="single"/>
        </w:rPr>
        <w:t xml:space="preserve">　5　</w:t>
      </w:r>
      <w:r w:rsidRPr="00535E39">
        <w:rPr>
          <w:rFonts w:ascii="宋体" w:hAnsi="宋体" w:cs="MS Mincho"/>
        </w:rPr>
        <w:t>（調節する）なったりして起こります。その結果、症状としては、頭がぼ一っとしたりめまいがしたり、気持ちが悪くなったりします。</w:t>
      </w:r>
      <w:r w:rsidRPr="00535E39">
        <w:rPr>
          <w:rFonts w:ascii="宋体" w:hAnsi="宋体" w:cs="MS Mincho"/>
          <w:u w:val="single"/>
        </w:rPr>
        <w:t xml:space="preserve">　6　</w:t>
      </w:r>
      <w:r w:rsidRPr="00535E39">
        <w:rPr>
          <w:rFonts w:ascii="宋体" w:hAnsi="宋体" w:cs="MS Mincho"/>
        </w:rPr>
        <w:t>（ひどい）なると、意識がなくなったり、命に関わることもあります。また、屋外だけではなく、通気性の悪い室内でも熱中症になることがあります。エアコンがない部屋やずっとカーテンを</w:t>
      </w:r>
      <w:r w:rsidRPr="00535E39">
        <w:rPr>
          <w:rFonts w:ascii="宋体" w:hAnsi="宋体" w:cs="MS Mincho"/>
          <w:u w:val="single"/>
        </w:rPr>
        <w:t xml:space="preserve">　7　</w:t>
      </w:r>
      <w:r w:rsidRPr="00535E39">
        <w:rPr>
          <w:rFonts w:ascii="宋体" w:hAnsi="宋体" w:cs="MS Mincho"/>
        </w:rPr>
        <w:t>（開ける）ままにしている部屋は注意が必要です。</w:t>
      </w:r>
    </w:p>
    <w:p w14:paraId="07D60CB3" w14:textId="77777777" w:rsidR="00AF33EB" w:rsidRPr="00535E39" w:rsidRDefault="00000000">
      <w:pPr>
        <w:spacing w:line="360" w:lineRule="auto"/>
        <w:ind w:firstLine="210"/>
        <w:textAlignment w:val="center"/>
        <w:rPr>
          <w:rFonts w:ascii="宋体" w:hAnsi="宋体" w:hint="eastAsia"/>
        </w:rPr>
      </w:pPr>
      <w:r w:rsidRPr="00535E39">
        <w:rPr>
          <w:rFonts w:ascii="宋体" w:hAnsi="宋体" w:cs="MS Mincho"/>
        </w:rPr>
        <w:t>熱中症は、ちよっとした油断や</w:t>
      </w:r>
      <w:r w:rsidRPr="00535E39">
        <w:rPr>
          <w:rFonts w:ascii="宋体" w:hAnsi="宋体" w:cs="MS Mincho"/>
          <w:u w:val="single"/>
        </w:rPr>
        <w:t xml:space="preserve">　8　</w:t>
      </w:r>
      <w:r w:rsidRPr="00535E39">
        <w:rPr>
          <w:rFonts w:ascii="宋体" w:hAnsi="宋体" w:cs="MS Mincho"/>
        </w:rPr>
        <w:t>（</w:t>
      </w:r>
      <w:r w:rsidRPr="00535E39">
        <w:rPr>
          <w:rFonts w:ascii="宋体" w:hAnsi="宋体" w:cs="MS Mincho"/>
          <w:u w:val="single"/>
        </w:rPr>
        <w:t>むり</w:t>
      </w:r>
      <w:r w:rsidRPr="00535E39">
        <w:rPr>
          <w:rFonts w:ascii="宋体" w:hAnsi="宋体" w:cs="MS Mincho"/>
        </w:rPr>
        <w:t>）がきっかけで起こるとても身近な病気です。若い大でも、健康な人でも、誰にでも起こる可能性があります。でも、正しい知識と少しの注意が</w:t>
      </w:r>
      <w:r w:rsidRPr="00535E39">
        <w:rPr>
          <w:rFonts w:ascii="宋体" w:hAnsi="宋体" w:cs="MS Mincho"/>
          <w:u w:val="single"/>
        </w:rPr>
        <w:t xml:space="preserve">　9　</w:t>
      </w:r>
      <w:r w:rsidRPr="00535E39">
        <w:rPr>
          <w:rFonts w:ascii="宋体" w:hAnsi="宋体" w:cs="MS Mincho"/>
        </w:rPr>
        <w:t>（ある）ば、</w:t>
      </w:r>
      <w:r w:rsidRPr="00535E39">
        <w:rPr>
          <w:rFonts w:ascii="宋体" w:hAnsi="宋体" w:cs="MS Mincho"/>
        </w:rPr>
        <w:lastRenderedPageBreak/>
        <w:t>しっかり防ぐことができます。「のどがかわく前に飲む」「暑い時間は出かけない」「体の変化に気づく」。そんな基本的なことを毎日の生活の中で意識するだけで、夏のリスクをぐっと減らすことができます。今年の夏は、熱中症に負けない体で、安全に、楽しく、思い出</w:t>
      </w:r>
      <w:r w:rsidRPr="00535E39">
        <w:rPr>
          <w:rFonts w:ascii="宋体" w:hAnsi="宋体" w:cs="MS Mincho"/>
          <w:u w:val="single"/>
        </w:rPr>
        <w:t xml:space="preserve">　10　</w:t>
      </w:r>
      <w:r w:rsidRPr="00535E39">
        <w:rPr>
          <w:rFonts w:ascii="宋体" w:hAnsi="宋体" w:cs="MS Mincho"/>
        </w:rPr>
        <w:t>残る時間を過ごしましょう！</w:t>
      </w:r>
    </w:p>
    <w:p w14:paraId="2001B692" w14:textId="77777777" w:rsidR="00AF33EB" w:rsidRPr="00535E39" w:rsidRDefault="00000000">
      <w:pPr>
        <w:spacing w:line="360" w:lineRule="auto"/>
        <w:jc w:val="left"/>
        <w:textAlignment w:val="center"/>
        <w:rPr>
          <w:rFonts w:ascii="宋体" w:hAnsi="宋体" w:hint="eastAsia"/>
        </w:rPr>
      </w:pPr>
      <w:r w:rsidRPr="00535E39">
        <w:rPr>
          <w:rFonts w:ascii="宋体" w:hAnsi="宋体"/>
        </w:rPr>
        <w:t>51. ___________</w:t>
      </w:r>
    </w:p>
    <w:p w14:paraId="43704B70" w14:textId="77777777" w:rsidR="00AF33EB" w:rsidRPr="00535E39" w:rsidRDefault="00000000">
      <w:pPr>
        <w:spacing w:line="360" w:lineRule="auto"/>
        <w:jc w:val="left"/>
        <w:textAlignment w:val="center"/>
        <w:rPr>
          <w:rFonts w:ascii="宋体" w:hAnsi="宋体" w:hint="eastAsia"/>
        </w:rPr>
      </w:pPr>
      <w:r w:rsidRPr="00535E39">
        <w:rPr>
          <w:rFonts w:ascii="宋体" w:hAnsi="宋体"/>
        </w:rPr>
        <w:t>52. ___________</w:t>
      </w:r>
    </w:p>
    <w:p w14:paraId="0DF0BBF0" w14:textId="77777777" w:rsidR="00AF33EB" w:rsidRPr="00535E39" w:rsidRDefault="00000000">
      <w:pPr>
        <w:spacing w:line="360" w:lineRule="auto"/>
        <w:jc w:val="left"/>
        <w:textAlignment w:val="center"/>
        <w:rPr>
          <w:rFonts w:ascii="宋体" w:hAnsi="宋体" w:hint="eastAsia"/>
        </w:rPr>
      </w:pPr>
      <w:r w:rsidRPr="00535E39">
        <w:rPr>
          <w:rFonts w:ascii="宋体" w:hAnsi="宋体"/>
        </w:rPr>
        <w:t>53. ___________</w:t>
      </w:r>
    </w:p>
    <w:p w14:paraId="36DA2728" w14:textId="77777777" w:rsidR="00AF33EB" w:rsidRPr="00535E39" w:rsidRDefault="00000000">
      <w:pPr>
        <w:spacing w:line="360" w:lineRule="auto"/>
        <w:jc w:val="left"/>
        <w:textAlignment w:val="center"/>
        <w:rPr>
          <w:rFonts w:ascii="宋体" w:hAnsi="宋体" w:hint="eastAsia"/>
        </w:rPr>
      </w:pPr>
      <w:r w:rsidRPr="00535E39">
        <w:rPr>
          <w:rFonts w:ascii="宋体" w:hAnsi="宋体"/>
        </w:rPr>
        <w:t>54. ___________</w:t>
      </w:r>
    </w:p>
    <w:p w14:paraId="685E17E0" w14:textId="77777777" w:rsidR="00AF33EB" w:rsidRPr="00535E39" w:rsidRDefault="00000000">
      <w:pPr>
        <w:spacing w:line="360" w:lineRule="auto"/>
        <w:jc w:val="left"/>
        <w:textAlignment w:val="center"/>
        <w:rPr>
          <w:rFonts w:ascii="宋体" w:hAnsi="宋体" w:hint="eastAsia"/>
        </w:rPr>
      </w:pPr>
      <w:r w:rsidRPr="00535E39">
        <w:rPr>
          <w:rFonts w:ascii="宋体" w:hAnsi="宋体"/>
        </w:rPr>
        <w:t>55. ___________</w:t>
      </w:r>
    </w:p>
    <w:p w14:paraId="49095B2A" w14:textId="77777777" w:rsidR="00AF33EB" w:rsidRPr="00535E39" w:rsidRDefault="00000000">
      <w:pPr>
        <w:spacing w:line="360" w:lineRule="auto"/>
        <w:jc w:val="left"/>
        <w:textAlignment w:val="center"/>
        <w:rPr>
          <w:rFonts w:ascii="宋体" w:hAnsi="宋体" w:hint="eastAsia"/>
        </w:rPr>
      </w:pPr>
      <w:r w:rsidRPr="00535E39">
        <w:rPr>
          <w:rFonts w:ascii="宋体" w:hAnsi="宋体"/>
        </w:rPr>
        <w:t>56. ___________</w:t>
      </w:r>
    </w:p>
    <w:p w14:paraId="55B74537" w14:textId="77777777" w:rsidR="00AF33EB" w:rsidRPr="00535E39" w:rsidRDefault="00000000">
      <w:pPr>
        <w:spacing w:line="360" w:lineRule="auto"/>
        <w:jc w:val="left"/>
        <w:textAlignment w:val="center"/>
        <w:rPr>
          <w:rFonts w:ascii="宋体" w:hAnsi="宋体" w:hint="eastAsia"/>
        </w:rPr>
      </w:pPr>
      <w:r w:rsidRPr="00535E39">
        <w:rPr>
          <w:rFonts w:ascii="宋体" w:hAnsi="宋体"/>
        </w:rPr>
        <w:t>57. ___________</w:t>
      </w:r>
    </w:p>
    <w:p w14:paraId="5FB321E9" w14:textId="77777777" w:rsidR="00AF33EB" w:rsidRPr="00535E39" w:rsidRDefault="00000000">
      <w:pPr>
        <w:spacing w:line="360" w:lineRule="auto"/>
        <w:jc w:val="left"/>
        <w:textAlignment w:val="center"/>
        <w:rPr>
          <w:rFonts w:ascii="宋体" w:hAnsi="宋体" w:hint="eastAsia"/>
        </w:rPr>
      </w:pPr>
      <w:r w:rsidRPr="00535E39">
        <w:rPr>
          <w:rFonts w:ascii="宋体" w:hAnsi="宋体"/>
        </w:rPr>
        <w:t>58. ___________</w:t>
      </w:r>
    </w:p>
    <w:p w14:paraId="4900CF0C" w14:textId="77777777" w:rsidR="00AF33EB" w:rsidRPr="00535E39" w:rsidRDefault="00000000">
      <w:pPr>
        <w:spacing w:line="360" w:lineRule="auto"/>
        <w:jc w:val="left"/>
        <w:textAlignment w:val="center"/>
        <w:rPr>
          <w:rFonts w:ascii="宋体" w:hAnsi="宋体" w:hint="eastAsia"/>
        </w:rPr>
      </w:pPr>
      <w:r w:rsidRPr="00535E39">
        <w:rPr>
          <w:rFonts w:ascii="宋体" w:hAnsi="宋体"/>
        </w:rPr>
        <w:t>59. ___________</w:t>
      </w:r>
    </w:p>
    <w:p w14:paraId="4ED75662" w14:textId="77777777" w:rsidR="00AF33EB" w:rsidRPr="00535E39" w:rsidRDefault="00000000">
      <w:pPr>
        <w:spacing w:line="360" w:lineRule="auto"/>
        <w:jc w:val="left"/>
        <w:textAlignment w:val="center"/>
        <w:rPr>
          <w:rFonts w:ascii="宋体" w:hAnsi="宋体" w:hint="eastAsia"/>
        </w:rPr>
      </w:pPr>
      <w:r w:rsidRPr="00535E39">
        <w:rPr>
          <w:rFonts w:ascii="宋体" w:hAnsi="宋体"/>
        </w:rPr>
        <w:t>60. ___________</w:t>
      </w:r>
    </w:p>
    <w:p w14:paraId="1DC27B2D"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【答案】51. </w:t>
      </w:r>
      <w:r w:rsidRPr="00535E39">
        <w:rPr>
          <w:rFonts w:ascii="宋体" w:hAnsi="宋体" w:cs="MS Mincho"/>
        </w:rPr>
        <w:t>の</w:t>
      </w:r>
      <w:r w:rsidRPr="00535E39">
        <w:rPr>
          <w:rFonts w:ascii="宋体" w:hAnsi="宋体"/>
        </w:rPr>
        <w:t xml:space="preserve">    52. </w:t>
      </w:r>
      <w:r w:rsidRPr="00535E39">
        <w:rPr>
          <w:rFonts w:ascii="宋体" w:hAnsi="宋体" w:cs="MS Mincho"/>
        </w:rPr>
        <w:t>忘れ</w:t>
      </w:r>
      <w:r w:rsidRPr="00535E39">
        <w:rPr>
          <w:rFonts w:ascii="宋体" w:hAnsi="宋体"/>
        </w:rPr>
        <w:t xml:space="preserve">    </w:t>
      </w:r>
    </w:p>
    <w:p w14:paraId="3D954AD3"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53. </w:t>
      </w:r>
      <w:r w:rsidRPr="00535E39">
        <w:rPr>
          <w:rFonts w:ascii="宋体" w:hAnsi="宋体" w:cs="MS Mincho"/>
        </w:rPr>
        <w:t>から</w:t>
      </w:r>
      <w:r w:rsidRPr="00535E39">
        <w:rPr>
          <w:rFonts w:ascii="宋体" w:hAnsi="宋体"/>
        </w:rPr>
        <w:t xml:space="preserve">    54. </w:t>
      </w:r>
      <w:r w:rsidRPr="00535E39">
        <w:rPr>
          <w:rFonts w:ascii="宋体" w:hAnsi="宋体" w:cs="MS Mincho"/>
        </w:rPr>
        <w:t>はたら</w:t>
      </w:r>
      <w:r w:rsidRPr="00535E39">
        <w:rPr>
          <w:rFonts w:ascii="宋体" w:hAnsi="宋体"/>
        </w:rPr>
        <w:t xml:space="preserve">    </w:t>
      </w:r>
    </w:p>
    <w:p w14:paraId="0B1AC31A"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55. </w:t>
      </w:r>
      <w:r w:rsidRPr="00535E39">
        <w:rPr>
          <w:rFonts w:ascii="宋体" w:hAnsi="宋体" w:cs="MS Mincho"/>
        </w:rPr>
        <w:t>調節できなく</w:t>
      </w:r>
      <w:r w:rsidRPr="00535E39">
        <w:rPr>
          <w:rFonts w:ascii="宋体" w:hAnsi="宋体"/>
        </w:rPr>
        <w:t xml:space="preserve">    56. </w:t>
      </w:r>
      <w:r w:rsidRPr="00535E39">
        <w:rPr>
          <w:rFonts w:ascii="宋体" w:hAnsi="宋体" w:cs="MS Mincho"/>
        </w:rPr>
        <w:t>ひどく</w:t>
      </w:r>
      <w:r w:rsidRPr="00535E39">
        <w:rPr>
          <w:rFonts w:ascii="宋体" w:hAnsi="宋体"/>
        </w:rPr>
        <w:t xml:space="preserve">    </w:t>
      </w:r>
    </w:p>
    <w:p w14:paraId="0AAF2EEE"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57. </w:t>
      </w:r>
      <w:r w:rsidRPr="00535E39">
        <w:rPr>
          <w:rFonts w:ascii="宋体" w:hAnsi="宋体" w:cs="MS Mincho"/>
        </w:rPr>
        <w:t>開けた</w:t>
      </w:r>
      <w:r w:rsidRPr="00535E39">
        <w:rPr>
          <w:rFonts w:ascii="宋体" w:hAnsi="宋体"/>
        </w:rPr>
        <w:t xml:space="preserve">    58. </w:t>
      </w:r>
      <w:r w:rsidRPr="00535E39">
        <w:rPr>
          <w:rFonts w:ascii="宋体" w:hAnsi="宋体" w:cs="MS Mincho"/>
        </w:rPr>
        <w:t>無理</w:t>
      </w:r>
      <w:r w:rsidRPr="00535E39">
        <w:rPr>
          <w:rFonts w:ascii="宋体" w:hAnsi="宋体"/>
        </w:rPr>
        <w:t xml:space="preserve">    </w:t>
      </w:r>
    </w:p>
    <w:p w14:paraId="239F4759" w14:textId="77777777" w:rsidR="00AF33EB" w:rsidRPr="00535E39" w:rsidRDefault="00000000">
      <w:pPr>
        <w:spacing w:line="360" w:lineRule="auto"/>
        <w:textAlignment w:val="center"/>
        <w:rPr>
          <w:rFonts w:ascii="宋体" w:hAnsi="宋体" w:hint="eastAsia"/>
        </w:rPr>
      </w:pPr>
      <w:r w:rsidRPr="00535E39">
        <w:rPr>
          <w:rFonts w:ascii="宋体" w:hAnsi="宋体"/>
        </w:rPr>
        <w:t xml:space="preserve">59. </w:t>
      </w:r>
      <w:r w:rsidRPr="00535E39">
        <w:rPr>
          <w:rFonts w:ascii="宋体" w:hAnsi="宋体" w:cs="MS Mincho"/>
        </w:rPr>
        <w:t>あれ</w:t>
      </w:r>
      <w:r w:rsidRPr="00535E39">
        <w:rPr>
          <w:rFonts w:ascii="宋体" w:hAnsi="宋体"/>
        </w:rPr>
        <w:t xml:space="preserve">    60. </w:t>
      </w:r>
      <w:r w:rsidRPr="00535E39">
        <w:rPr>
          <w:rFonts w:ascii="宋体" w:hAnsi="宋体" w:cs="MS Mincho"/>
        </w:rPr>
        <w:t>に</w:t>
      </w:r>
    </w:p>
    <w:p w14:paraId="524278A4" w14:textId="77777777" w:rsidR="00AF33EB" w:rsidRPr="00535E39" w:rsidRDefault="00000000">
      <w:pPr>
        <w:spacing w:line="285" w:lineRule="auto"/>
        <w:textAlignment w:val="center"/>
        <w:rPr>
          <w:rFonts w:ascii="宋体" w:hAnsi="宋体" w:hint="eastAsia"/>
        </w:rPr>
      </w:pPr>
      <w:r w:rsidRPr="00535E39">
        <w:rPr>
          <w:rFonts w:ascii="宋体" w:hAnsi="宋体"/>
        </w:rPr>
        <w:t>第四部分：写作（共两节，满分40分）</w:t>
      </w:r>
    </w:p>
    <w:p w14:paraId="5F689BC4" w14:textId="77777777" w:rsidR="00AF33EB" w:rsidRPr="00535E39" w:rsidRDefault="00000000">
      <w:pPr>
        <w:spacing w:line="285" w:lineRule="auto"/>
        <w:textAlignment w:val="center"/>
        <w:rPr>
          <w:rFonts w:ascii="宋体" w:hAnsi="宋体" w:hint="eastAsia"/>
        </w:rPr>
      </w:pPr>
      <w:r w:rsidRPr="00535E39">
        <w:rPr>
          <w:rFonts w:ascii="宋体" w:hAnsi="宋体"/>
        </w:rPr>
        <w:t>第一节（满分10分）</w:t>
      </w:r>
    </w:p>
    <w:p w14:paraId="4732333C" w14:textId="77777777" w:rsidR="00AF33EB" w:rsidRPr="00535E39" w:rsidRDefault="00000000">
      <w:pPr>
        <w:spacing w:line="360" w:lineRule="auto"/>
        <w:ind w:firstLine="420"/>
        <w:textAlignment w:val="center"/>
        <w:rPr>
          <w:rFonts w:ascii="宋体" w:hAnsi="宋体" w:hint="eastAsia"/>
        </w:rPr>
      </w:pPr>
      <w:r w:rsidRPr="00535E39">
        <w:rPr>
          <w:rFonts w:ascii="宋体" w:hAnsi="宋体"/>
        </w:rPr>
        <w:t>61. 假设你是张华，你和沙耶香（</w:t>
      </w:r>
      <w:r w:rsidRPr="00535E39">
        <w:rPr>
          <w:rFonts w:ascii="宋体" w:hAnsi="宋体" w:cs="MS Mincho"/>
        </w:rPr>
        <w:t>さやか</w:t>
      </w:r>
      <w:r w:rsidRPr="00535E39">
        <w:rPr>
          <w:rFonts w:ascii="宋体" w:hAnsi="宋体"/>
        </w:rPr>
        <w:t>）约好了一起去百贵商店约定上午11点在地铁站见面，但是你起床时已经11点了，前往地铁站至少需要15分钟。请你用日语给沙耶香发一条微信，向她说明情况，并表达歉意。</w:t>
      </w:r>
    </w:p>
    <w:p w14:paraId="6B7EAF83" w14:textId="77777777" w:rsidR="00AF33EB" w:rsidRPr="00535E39" w:rsidRDefault="00000000">
      <w:pPr>
        <w:spacing w:line="360" w:lineRule="auto"/>
        <w:textAlignment w:val="center"/>
        <w:rPr>
          <w:rFonts w:ascii="宋体" w:hAnsi="宋体" w:hint="eastAsia"/>
        </w:rPr>
      </w:pPr>
      <w:r w:rsidRPr="00535E39">
        <w:rPr>
          <w:rFonts w:ascii="宋体" w:hAnsi="宋体"/>
        </w:rPr>
        <w:t>写作要求：</w:t>
      </w:r>
    </w:p>
    <w:p w14:paraId="6DEFC96D" w14:textId="77777777" w:rsidR="00AF33EB" w:rsidRPr="00535E39" w:rsidRDefault="00000000">
      <w:pPr>
        <w:spacing w:line="360" w:lineRule="auto"/>
        <w:textAlignment w:val="center"/>
        <w:rPr>
          <w:rFonts w:ascii="宋体" w:hAnsi="宋体" w:hint="eastAsia"/>
        </w:rPr>
      </w:pPr>
      <w:r w:rsidRPr="00535E39">
        <w:rPr>
          <w:rFonts w:ascii="宋体" w:hAnsi="宋体"/>
        </w:rPr>
        <w:t>1.字数80～120字；</w:t>
      </w:r>
    </w:p>
    <w:p w14:paraId="144DABDA" w14:textId="77777777" w:rsidR="00AF33EB" w:rsidRPr="00535E39" w:rsidRDefault="00000000">
      <w:pPr>
        <w:spacing w:line="360" w:lineRule="auto"/>
        <w:textAlignment w:val="center"/>
        <w:rPr>
          <w:rFonts w:ascii="宋体" w:hAnsi="宋体" w:hint="eastAsia"/>
        </w:rPr>
      </w:pPr>
      <w:r w:rsidRPr="00535E39">
        <w:rPr>
          <w:rFonts w:ascii="宋体" w:hAnsi="宋体"/>
        </w:rPr>
        <w:t>2.格式正确，书写清楚；</w:t>
      </w:r>
    </w:p>
    <w:p w14:paraId="799C8169" w14:textId="77777777" w:rsidR="00AF33EB" w:rsidRPr="00535E39" w:rsidRDefault="00000000">
      <w:pPr>
        <w:spacing w:line="360" w:lineRule="auto"/>
        <w:textAlignment w:val="center"/>
        <w:rPr>
          <w:rFonts w:ascii="宋体" w:hAnsi="宋体" w:hint="eastAsia"/>
        </w:rPr>
      </w:pPr>
      <w:r w:rsidRPr="00535E39">
        <w:rPr>
          <w:rFonts w:ascii="宋体" w:hAnsi="宋体"/>
        </w:rPr>
        <w:t>3.使用</w:t>
      </w:r>
      <w:r w:rsidRPr="00535E39">
        <w:rPr>
          <w:rFonts w:ascii="宋体" w:hAnsi="宋体" w:cs="MS Mincho"/>
        </w:rPr>
        <w:t>「です</w:t>
      </w:r>
      <w:r w:rsidRPr="00535E39">
        <w:rPr>
          <w:rFonts w:ascii="宋体" w:hAnsi="宋体" w:cs="MS Gothic" w:hint="eastAsia"/>
        </w:rPr>
        <w:t>・</w:t>
      </w:r>
      <w:r w:rsidRPr="00535E39">
        <w:rPr>
          <w:rFonts w:ascii="宋体" w:hAnsi="宋体" w:cs="宋体" w:hint="eastAsia"/>
        </w:rPr>
        <w:t>ます」</w:t>
      </w:r>
      <w:r w:rsidRPr="00535E39">
        <w:rPr>
          <w:rFonts w:ascii="宋体" w:hAnsi="宋体"/>
        </w:rPr>
        <w:t>体。</w:t>
      </w:r>
    </w:p>
    <w:p w14:paraId="2D8274E7" w14:textId="77777777" w:rsidR="00AF33EB" w:rsidRPr="00535E39" w:rsidRDefault="00000000">
      <w:pPr>
        <w:spacing w:line="360" w:lineRule="auto"/>
        <w:textAlignment w:val="center"/>
        <w:rPr>
          <w:rFonts w:ascii="宋体" w:hAnsi="宋体" w:hint="eastAsia"/>
        </w:rPr>
      </w:pPr>
      <w:r w:rsidRPr="00535E39">
        <w:rPr>
          <w:rFonts w:ascii="宋体" w:hAnsi="宋体"/>
        </w:rPr>
        <w:t>【答案】</w:t>
      </w:r>
      <w:r w:rsidRPr="00535E39">
        <w:rPr>
          <w:rFonts w:ascii="宋体" w:hAnsi="宋体" w:cs="MS Mincho"/>
        </w:rPr>
        <w:t>沙耶香さん、ごめんなさい。一緒にデパートに行くと約束しましたが、朝起きると、もう11時になりました。ですから、遅くなりますが、20分ぐらい待ってくれませんか。今すぐ地下鉄の駅に行きます。そして、お詫びに、小さいケーキを持っていきます。沙耶香さんの大好物ですから。</w:t>
      </w:r>
    </w:p>
    <w:p w14:paraId="2FAB1B89" w14:textId="77777777" w:rsidR="00AF33EB" w:rsidRPr="00535E39" w:rsidRDefault="00000000">
      <w:pPr>
        <w:spacing w:line="360" w:lineRule="auto"/>
        <w:textAlignment w:val="center"/>
        <w:rPr>
          <w:rFonts w:ascii="宋体" w:hAnsi="宋体" w:hint="eastAsia"/>
        </w:rPr>
      </w:pPr>
      <w:r w:rsidRPr="00535E39">
        <w:rPr>
          <w:rFonts w:ascii="宋体" w:hAnsi="宋体"/>
        </w:rPr>
        <w:lastRenderedPageBreak/>
        <w:t>【解析】</w:t>
      </w:r>
    </w:p>
    <w:p w14:paraId="4A4D02B6" w14:textId="77777777" w:rsidR="00AF33EB" w:rsidRPr="00535E39" w:rsidRDefault="00000000">
      <w:pPr>
        <w:spacing w:line="360" w:lineRule="auto"/>
        <w:jc w:val="left"/>
        <w:textAlignment w:val="center"/>
        <w:rPr>
          <w:rFonts w:ascii="宋体" w:hAnsi="宋体" w:hint="eastAsia"/>
        </w:rPr>
      </w:pPr>
      <w:r w:rsidRPr="00535E39">
        <w:rPr>
          <w:rFonts w:ascii="宋体" w:hAnsi="宋体"/>
        </w:rPr>
        <w:t>【详解】根据提示，要求写一条微信，无固定格式，要点齐全即可。</w:t>
      </w:r>
    </w:p>
    <w:p w14:paraId="71B90A83" w14:textId="77777777" w:rsidR="00AF33EB" w:rsidRPr="00535E39" w:rsidRDefault="00000000">
      <w:pPr>
        <w:spacing w:line="360" w:lineRule="auto"/>
        <w:jc w:val="left"/>
        <w:textAlignment w:val="center"/>
        <w:rPr>
          <w:rFonts w:ascii="宋体" w:hAnsi="宋体" w:hint="eastAsia"/>
        </w:rPr>
      </w:pPr>
      <w:r w:rsidRPr="00535E39">
        <w:rPr>
          <w:rFonts w:ascii="宋体" w:hAnsi="宋体"/>
        </w:rPr>
        <w:t>开篇打招呼并道歉：</w:t>
      </w:r>
      <w:r w:rsidRPr="00535E39">
        <w:rPr>
          <w:rFonts w:ascii="宋体" w:hAnsi="宋体" w:cs="MS Mincho"/>
        </w:rPr>
        <w:t>「沙耶香さん、ごめんなさい」</w:t>
      </w:r>
      <w:r w:rsidRPr="00535E39">
        <w:rPr>
          <w:rFonts w:ascii="宋体" w:hAnsi="宋体"/>
        </w:rPr>
        <w:t>；</w:t>
      </w:r>
    </w:p>
    <w:p w14:paraId="6662F03F" w14:textId="77777777" w:rsidR="00AF33EB" w:rsidRPr="00535E39" w:rsidRDefault="00000000">
      <w:pPr>
        <w:spacing w:line="360" w:lineRule="auto"/>
        <w:jc w:val="left"/>
        <w:textAlignment w:val="center"/>
        <w:rPr>
          <w:rFonts w:ascii="宋体" w:hAnsi="宋体" w:hint="eastAsia"/>
        </w:rPr>
      </w:pPr>
      <w:r w:rsidRPr="00535E39">
        <w:rPr>
          <w:rFonts w:ascii="宋体" w:hAnsi="宋体"/>
        </w:rPr>
        <w:t>说明迟到的原因：</w:t>
      </w:r>
      <w:r w:rsidRPr="00535E39">
        <w:rPr>
          <w:rFonts w:ascii="宋体" w:hAnsi="宋体" w:cs="MS Mincho"/>
        </w:rPr>
        <w:t>「一緒にデパートに行くと約束しましたが、朝起きると、もう11時になりました。」</w:t>
      </w:r>
      <w:r w:rsidRPr="00535E39">
        <w:rPr>
          <w:rFonts w:ascii="宋体" w:hAnsi="宋体"/>
        </w:rPr>
        <w:t>；</w:t>
      </w:r>
    </w:p>
    <w:p w14:paraId="3760BF47" w14:textId="77777777" w:rsidR="00AF33EB" w:rsidRPr="00535E39" w:rsidRDefault="00000000">
      <w:pPr>
        <w:spacing w:line="360" w:lineRule="auto"/>
        <w:jc w:val="left"/>
        <w:textAlignment w:val="center"/>
        <w:rPr>
          <w:rFonts w:ascii="宋体" w:hAnsi="宋体" w:hint="eastAsia"/>
        </w:rPr>
      </w:pPr>
      <w:r w:rsidRPr="00535E39">
        <w:rPr>
          <w:rFonts w:ascii="宋体" w:hAnsi="宋体"/>
        </w:rPr>
        <w:t>表明现状并请求对方等待：</w:t>
      </w:r>
      <w:r w:rsidRPr="00535E39">
        <w:rPr>
          <w:rFonts w:ascii="宋体" w:hAnsi="宋体" w:cs="MS Mincho"/>
        </w:rPr>
        <w:t>「ですから、遅くなりますが、20分ぐらい待ってくれませんか。」</w:t>
      </w:r>
      <w:r w:rsidRPr="00535E39">
        <w:rPr>
          <w:rFonts w:ascii="宋体" w:hAnsi="宋体"/>
        </w:rPr>
        <w:t>；</w:t>
      </w:r>
    </w:p>
    <w:p w14:paraId="10332E69" w14:textId="77777777" w:rsidR="00AF33EB" w:rsidRPr="00535E39" w:rsidRDefault="00000000">
      <w:pPr>
        <w:spacing w:line="360" w:lineRule="auto"/>
        <w:jc w:val="left"/>
        <w:textAlignment w:val="center"/>
        <w:rPr>
          <w:rFonts w:ascii="宋体" w:hAnsi="宋体" w:hint="eastAsia"/>
        </w:rPr>
      </w:pPr>
      <w:r w:rsidRPr="00535E39">
        <w:rPr>
          <w:rFonts w:ascii="宋体" w:hAnsi="宋体"/>
        </w:rPr>
        <w:t>最后再次表达歉意：</w:t>
      </w:r>
      <w:r w:rsidRPr="00535E39">
        <w:rPr>
          <w:rFonts w:ascii="宋体" w:hAnsi="宋体" w:cs="MS Mincho"/>
        </w:rPr>
        <w:t>「そして、お詫びに、小さいケーキを持っていきます。沙耶香さんの大好物ですから。」</w:t>
      </w:r>
      <w:r w:rsidRPr="00535E39">
        <w:rPr>
          <w:rFonts w:ascii="宋体" w:hAnsi="宋体"/>
        </w:rPr>
        <w:t>。</w:t>
      </w:r>
    </w:p>
    <w:p w14:paraId="2B50F19F" w14:textId="77777777" w:rsidR="00AF33EB" w:rsidRPr="00535E39" w:rsidRDefault="00000000">
      <w:pPr>
        <w:spacing w:line="360" w:lineRule="auto"/>
        <w:jc w:val="left"/>
        <w:textAlignment w:val="center"/>
        <w:rPr>
          <w:rFonts w:ascii="宋体" w:hAnsi="宋体" w:hint="eastAsia"/>
        </w:rPr>
      </w:pPr>
      <w:r w:rsidRPr="00535E39">
        <w:rPr>
          <w:rFonts w:ascii="宋体" w:hAnsi="宋体"/>
        </w:rPr>
        <w:t>文章内容完整，逻辑清晰。最后注意字数以及使用敬体。</w:t>
      </w:r>
    </w:p>
    <w:p w14:paraId="12E3C8B7" w14:textId="77777777" w:rsidR="00AF33EB" w:rsidRPr="00535E39" w:rsidRDefault="00000000">
      <w:pPr>
        <w:spacing w:line="285" w:lineRule="auto"/>
        <w:textAlignment w:val="center"/>
        <w:rPr>
          <w:rFonts w:ascii="宋体" w:hAnsi="宋体" w:hint="eastAsia"/>
        </w:rPr>
      </w:pPr>
      <w:r w:rsidRPr="00535E39">
        <w:rPr>
          <w:rFonts w:ascii="宋体" w:hAnsi="宋体"/>
        </w:rPr>
        <w:t>第二节（满分30分）</w:t>
      </w:r>
    </w:p>
    <w:p w14:paraId="434C1BBB" w14:textId="77777777" w:rsidR="00AF33EB" w:rsidRPr="00535E39" w:rsidRDefault="00000000">
      <w:pPr>
        <w:spacing w:line="360" w:lineRule="auto"/>
        <w:ind w:firstLine="210"/>
        <w:textAlignment w:val="center"/>
        <w:rPr>
          <w:rFonts w:ascii="宋体" w:hAnsi="宋体" w:hint="eastAsia"/>
        </w:rPr>
      </w:pPr>
      <w:r w:rsidRPr="00535E39">
        <w:rPr>
          <w:rFonts w:ascii="宋体" w:hAnsi="宋体"/>
        </w:rPr>
        <w:t xml:space="preserve">62. </w:t>
      </w:r>
      <w:r w:rsidRPr="00535E39">
        <w:rPr>
          <w:rFonts w:ascii="宋体" w:hAnsi="宋体" w:cs="MS Mincho"/>
        </w:rPr>
        <w:t>近年、全国の小中学校で教育減負が積極的に推進されています。週末の補習授業や夜間自習の廃止に伴い、授業時間が大幅に減少しました。この新しい学習環境のもとで、どのように自主学習能力を高め、時間と資源を合理的に活用して学習効率 を向上させるか、自分の考えと計画を作文にまとめてください。</w:t>
      </w:r>
    </w:p>
    <w:p w14:paraId="5DC652F6" w14:textId="77777777" w:rsidR="00AF33EB" w:rsidRPr="00535E39" w:rsidRDefault="00000000">
      <w:pPr>
        <w:spacing w:line="360" w:lineRule="auto"/>
        <w:textAlignment w:val="center"/>
        <w:rPr>
          <w:rFonts w:ascii="宋体" w:hAnsi="宋体" w:hint="eastAsia"/>
        </w:rPr>
      </w:pPr>
      <w:r w:rsidRPr="00535E39">
        <w:rPr>
          <w:rFonts w:ascii="宋体" w:hAnsi="宋体" w:cs="MS Mincho"/>
        </w:rPr>
        <w:t>題目: 「今後私の学習の対応策」</w:t>
      </w:r>
    </w:p>
    <w:p w14:paraId="33324F03" w14:textId="77777777" w:rsidR="00AF33EB" w:rsidRPr="00535E39" w:rsidRDefault="00000000">
      <w:pPr>
        <w:spacing w:line="360" w:lineRule="auto"/>
        <w:textAlignment w:val="center"/>
        <w:rPr>
          <w:rFonts w:ascii="宋体" w:hAnsi="宋体" w:hint="eastAsia"/>
        </w:rPr>
      </w:pPr>
      <w:r w:rsidRPr="00535E39">
        <w:rPr>
          <w:rFonts w:ascii="宋体" w:hAnsi="宋体"/>
        </w:rPr>
        <w:t>要点：</w:t>
      </w:r>
    </w:p>
    <w:p w14:paraId="10B5713E" w14:textId="77777777" w:rsidR="00AF33EB" w:rsidRPr="00535E39" w:rsidRDefault="00000000">
      <w:pPr>
        <w:spacing w:line="360" w:lineRule="auto"/>
        <w:textAlignment w:val="center"/>
        <w:rPr>
          <w:rFonts w:ascii="宋体" w:hAnsi="宋体" w:hint="eastAsia"/>
        </w:rPr>
      </w:pPr>
      <w:r w:rsidRPr="00535E39">
        <w:rPr>
          <w:rFonts w:ascii="宋体" w:hAnsi="宋体"/>
        </w:rPr>
        <w:t>1.简要说明教育减负带来的变化或积极意义。</w:t>
      </w:r>
    </w:p>
    <w:p w14:paraId="2742F3CA" w14:textId="77777777" w:rsidR="00AF33EB" w:rsidRPr="00535E39" w:rsidRDefault="00000000">
      <w:pPr>
        <w:spacing w:line="360" w:lineRule="auto"/>
        <w:textAlignment w:val="center"/>
        <w:rPr>
          <w:rFonts w:ascii="宋体" w:hAnsi="宋体" w:hint="eastAsia"/>
        </w:rPr>
      </w:pPr>
      <w:r w:rsidRPr="00535E39">
        <w:rPr>
          <w:rFonts w:ascii="宋体" w:hAnsi="宋体"/>
        </w:rPr>
        <w:t>2.结合日语学习的实际需求，具体谈谈你的学习计划与高效学习策略。</w:t>
      </w:r>
    </w:p>
    <w:p w14:paraId="44412BF2" w14:textId="77777777" w:rsidR="00AF33EB" w:rsidRPr="00535E39" w:rsidRDefault="00000000">
      <w:pPr>
        <w:spacing w:line="360" w:lineRule="auto"/>
        <w:textAlignment w:val="center"/>
        <w:rPr>
          <w:rFonts w:ascii="宋体" w:hAnsi="宋体" w:hint="eastAsia"/>
        </w:rPr>
      </w:pPr>
      <w:r w:rsidRPr="00535E39">
        <w:rPr>
          <w:rFonts w:ascii="宋体" w:hAnsi="宋体"/>
        </w:rPr>
        <w:t>要求:</w:t>
      </w:r>
    </w:p>
    <w:p w14:paraId="5006E6E8" w14:textId="77777777" w:rsidR="00AF33EB" w:rsidRPr="00535E39" w:rsidRDefault="00000000">
      <w:pPr>
        <w:spacing w:line="360" w:lineRule="auto"/>
        <w:textAlignment w:val="center"/>
        <w:rPr>
          <w:rFonts w:ascii="宋体" w:hAnsi="宋体" w:hint="eastAsia"/>
        </w:rPr>
      </w:pPr>
      <w:r w:rsidRPr="00535E39">
        <w:rPr>
          <w:rFonts w:ascii="宋体" w:hAnsi="宋体"/>
        </w:rPr>
        <w:t>1.字数为280-320字。</w:t>
      </w:r>
    </w:p>
    <w:p w14:paraId="614E7473" w14:textId="77777777" w:rsidR="00AF33EB" w:rsidRPr="00535E39" w:rsidRDefault="00000000">
      <w:pPr>
        <w:spacing w:line="360" w:lineRule="auto"/>
        <w:textAlignment w:val="center"/>
        <w:rPr>
          <w:rFonts w:ascii="宋体" w:hAnsi="宋体" w:hint="eastAsia"/>
        </w:rPr>
      </w:pPr>
      <w:r w:rsidRPr="00535E39">
        <w:rPr>
          <w:rFonts w:ascii="宋体" w:hAnsi="宋体"/>
        </w:rPr>
        <w:t>2.格式正确，书写清楚。</w:t>
      </w:r>
    </w:p>
    <w:p w14:paraId="1204F560" w14:textId="77777777" w:rsidR="00AF33EB" w:rsidRPr="00535E39" w:rsidRDefault="00000000">
      <w:pPr>
        <w:spacing w:line="360" w:lineRule="auto"/>
        <w:textAlignment w:val="center"/>
        <w:rPr>
          <w:rFonts w:ascii="宋体" w:hAnsi="宋体" w:hint="eastAsia"/>
        </w:rPr>
      </w:pPr>
      <w:r w:rsidRPr="00535E39">
        <w:rPr>
          <w:rFonts w:ascii="宋体" w:hAnsi="宋体"/>
        </w:rPr>
        <w:t>3.使用「</w:t>
      </w:r>
      <w:r w:rsidRPr="00535E39">
        <w:rPr>
          <w:rFonts w:ascii="宋体" w:hAnsi="宋体" w:cs="MS Mincho"/>
        </w:rPr>
        <w:t>です · ます</w:t>
      </w:r>
      <w:r w:rsidRPr="00535E39">
        <w:rPr>
          <w:rFonts w:ascii="宋体" w:hAnsi="宋体"/>
        </w:rPr>
        <w:t>」体。</w:t>
      </w:r>
    </w:p>
    <w:p w14:paraId="704F4D65" w14:textId="77777777" w:rsidR="00AF33EB" w:rsidRPr="00535E39" w:rsidRDefault="00000000">
      <w:pPr>
        <w:spacing w:line="360" w:lineRule="auto"/>
        <w:textAlignment w:val="center"/>
        <w:rPr>
          <w:rFonts w:ascii="宋体" w:hAnsi="宋体" w:hint="eastAsia"/>
        </w:rPr>
      </w:pPr>
      <w:r w:rsidRPr="00535E39">
        <w:rPr>
          <w:rFonts w:ascii="宋体" w:hAnsi="宋体"/>
        </w:rPr>
        <w:t>【答案】</w:t>
      </w:r>
      <w:r w:rsidRPr="00535E39">
        <w:rPr>
          <w:rFonts w:ascii="宋体" w:hAnsi="宋体" w:cs="MS Mincho"/>
        </w:rPr>
        <w:t>今後私の学習の対応策</w:t>
      </w:r>
    </w:p>
    <w:p w14:paraId="230C78C7" w14:textId="77777777" w:rsidR="00AF33EB" w:rsidRPr="00535E39" w:rsidRDefault="00000000">
      <w:pPr>
        <w:spacing w:line="360" w:lineRule="auto"/>
        <w:jc w:val="left"/>
        <w:textAlignment w:val="center"/>
        <w:rPr>
          <w:rFonts w:ascii="宋体" w:hAnsi="宋体" w:hint="eastAsia"/>
        </w:rPr>
      </w:pPr>
      <w:r w:rsidRPr="00535E39">
        <w:rPr>
          <w:rFonts w:ascii="宋体" w:hAnsi="宋体" w:cs="MS Mincho"/>
        </w:rPr>
        <w:t xml:space="preserve">　教育減負が推進され、週末の補習や夜間自習がなくなりました。授業時間は確かに減りましたが、これは自主学習の計画を立てる力を養う良い機会だと考えます。</w:t>
      </w:r>
    </w:p>
    <w:p w14:paraId="25A5681E" w14:textId="77777777" w:rsidR="00AF33EB" w:rsidRPr="00535E39" w:rsidRDefault="00000000">
      <w:pPr>
        <w:spacing w:line="360" w:lineRule="auto"/>
        <w:ind w:firstLine="105"/>
        <w:textAlignment w:val="center"/>
        <w:rPr>
          <w:rFonts w:ascii="宋体" w:hAnsi="宋体" w:hint="eastAsia"/>
        </w:rPr>
      </w:pPr>
      <w:r w:rsidRPr="00535E39">
        <w:rPr>
          <w:rFonts w:ascii="宋体" w:hAnsi="宋体" w:cs="MS Mincho"/>
        </w:rPr>
        <w:t xml:space="preserve">　対策としては、まず語彙力強化のために、通学時間を利用して単語カードで新しい単語を覚えます。文法の学習では、夕方の時間帯に問題集に取り組み、間違えた問題は専用のノートに整理して復習します。さらに、就寝前に間ほど日本語のラジオを聴くことを習慣とします。週末には一週間の学習内容を振り返り、特に間違えた問題を重点的に復習します。さらに、月に一度は模擬試験を受験し、自分の実力を客観的に把握します。</w:t>
      </w:r>
    </w:p>
    <w:p w14:paraId="65AAF716" w14:textId="77777777" w:rsidR="00AF33EB" w:rsidRPr="00535E39" w:rsidRDefault="00000000">
      <w:pPr>
        <w:spacing w:line="360" w:lineRule="auto"/>
        <w:ind w:firstLine="105"/>
        <w:textAlignment w:val="center"/>
        <w:rPr>
          <w:rFonts w:ascii="宋体" w:hAnsi="宋体" w:hint="eastAsia"/>
        </w:rPr>
      </w:pPr>
      <w:r w:rsidRPr="00535E39">
        <w:rPr>
          <w:rFonts w:ascii="宋体" w:hAnsi="宋体" w:cs="MS Mincho"/>
        </w:rPr>
        <w:t xml:space="preserve">　このように、減負政策を自立した学習者になる契機と捉え、計画的に日本語の学習を進めていきたいと思います。</w:t>
      </w:r>
    </w:p>
    <w:p w14:paraId="63D69171" w14:textId="77777777" w:rsidR="00AF33EB" w:rsidRPr="00535E39" w:rsidRDefault="00AF33EB">
      <w:pPr>
        <w:spacing w:line="285" w:lineRule="auto"/>
        <w:textAlignment w:val="center"/>
        <w:rPr>
          <w:rFonts w:ascii="宋体" w:hAnsi="宋体" w:hint="eastAsia"/>
        </w:rPr>
      </w:pPr>
    </w:p>
    <w:p w14:paraId="1F1F65D1" w14:textId="77777777" w:rsidR="00AF33EB" w:rsidRPr="00535E39" w:rsidRDefault="00AF33EB">
      <w:pPr>
        <w:rPr>
          <w:rFonts w:ascii="宋体" w:hAnsi="宋体" w:hint="eastAsia"/>
        </w:rPr>
      </w:pPr>
    </w:p>
    <w:sectPr w:rsidR="00AF33EB" w:rsidRPr="00535E39">
      <w:headerReference w:type="default" r:id="rId7"/>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B0477" w14:textId="77777777" w:rsidR="00AA01F8" w:rsidRDefault="00AA01F8">
      <w:r>
        <w:separator/>
      </w:r>
    </w:p>
  </w:endnote>
  <w:endnote w:type="continuationSeparator" w:id="0">
    <w:p w14:paraId="632C9D9C" w14:textId="77777777" w:rsidR="00AA01F8" w:rsidRDefault="00AA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D995" w14:textId="77777777" w:rsidR="00AA01F8" w:rsidRDefault="00AA01F8">
      <w:r>
        <w:separator/>
      </w:r>
    </w:p>
  </w:footnote>
  <w:footnote w:type="continuationSeparator" w:id="0">
    <w:p w14:paraId="0B89641B" w14:textId="77777777" w:rsidR="00AA01F8" w:rsidRDefault="00AA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410E8" w14:textId="77777777" w:rsidR="00AF33EB" w:rsidRDefault="00AF33EB">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543"/>
    <w:rsid w:val="000F32E5"/>
    <w:rsid w:val="004B7E9F"/>
    <w:rsid w:val="004F7C72"/>
    <w:rsid w:val="00535E39"/>
    <w:rsid w:val="00641A88"/>
    <w:rsid w:val="006D51C1"/>
    <w:rsid w:val="00A62543"/>
    <w:rsid w:val="00AA01F8"/>
    <w:rsid w:val="00AC26E9"/>
    <w:rsid w:val="00AF33EB"/>
    <w:rsid w:val="00B9658C"/>
    <w:rsid w:val="00EC5121"/>
    <w:rsid w:val="00F15AB8"/>
    <w:rsid w:val="00F6509F"/>
    <w:rsid w:val="00FE7356"/>
    <w:rsid w:val="10EF4B4D"/>
    <w:rsid w:val="1987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4E5D592-2F57-4001-8EC0-71E344E6E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Hyperlink"/>
    <w:uiPriority w:val="99"/>
    <w:unhideWhenUsed/>
    <w:rPr>
      <w:color w:val="0000FF"/>
      <w:u w:val="single"/>
    </w:rPr>
  </w:style>
  <w:style w:type="character" w:customStyle="1" w:styleId="a4">
    <w:name w:val="页脚 字符"/>
    <w:link w:val="a3"/>
    <w:uiPriority w:val="99"/>
    <w:qFormat/>
    <w:rPr>
      <w:sz w:val="18"/>
      <w:szCs w:val="18"/>
    </w:rPr>
  </w:style>
  <w:style w:type="character" w:customStyle="1" w:styleId="a6">
    <w:name w:val="页眉 字符"/>
    <w:link w:val="a5"/>
    <w:uiPriority w:val="99"/>
    <w:rPr>
      <w:sz w:val="18"/>
      <w:szCs w:val="18"/>
    </w:rPr>
  </w:style>
  <w:style w:type="paragraph" w:styleId="a8">
    <w:name w:val="No Spacing"/>
    <w:uiPriority w:val="1"/>
    <w:qFormat/>
    <w:rPr>
      <w:rFonts w:eastAsia="Microsoft YaHei UI"/>
      <w:sz w:val="22"/>
      <w:szCs w:val="22"/>
    </w:rPr>
  </w:style>
  <w:style w:type="paragraph" w:styleId="a9">
    <w:name w:val="List Paragraph"/>
    <w:basedOn w:val="a"/>
    <w:uiPriority w:val="99"/>
    <w:qFormat/>
    <w:pPr>
      <w:ind w:firstLineChars="200" w:firstLine="420"/>
    </w:pPr>
    <w:rPr>
      <w:rFonts w:ascii="Times New Roman" w:hAnsi="Times New Roman" w:cs="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7169;&#26495;\&#26032;&#31354;&#30333;&#27169;&#26495;&#36866;&#20013;-&#26080;&#32447;&#2241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新空白模板适中-无线型</Template>
  <TotalTime>2</TotalTime>
  <Pages>16</Pages>
  <Words>1897</Words>
  <Characters>10818</Characters>
  <Application>Microsoft Office Word</Application>
  <DocSecurity>0</DocSecurity>
  <Lines>90</Lines>
  <Paragraphs>25</Paragraphs>
  <ScaleCrop>false</ScaleCrop>
  <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期待明天</dc:creator>
  <cp:lastModifiedBy>敏 李</cp:lastModifiedBy>
  <cp:revision>4</cp:revision>
  <dcterms:created xsi:type="dcterms:W3CDTF">2026-04-27T06:37:00Z</dcterms:created>
  <dcterms:modified xsi:type="dcterms:W3CDTF">2026-05-07T08:48:00Z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A5132F19B0BD4A869D3CF2503D2C9187_11</vt:lpwstr>
  </property>
  <property fmtid="{D5CDD505-2E9C-101B-9397-08002B2CF9AE}" pid="3" name="KSOTemplateDocerSaveRecord">
    <vt:lpwstr>eyJoZGlkIjoiMmQyOWI4MTA5ZjUxOTVhZDRlNGViNjg4YmFkOWNhMjAiLCJ1c2VySWQiOiI5OTY2MjAyMTgifQ==</vt:lpwstr>
  </property>
  <property fmtid="{D5CDD505-2E9C-101B-9397-08002B2CF9AE}" pid="4" name="KSOProductBuildVer">
    <vt:lpwstr>2052-12.1.0.25865</vt:lpwstr>
  </property>
</Properties>
</file>